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B5E1F" w14:textId="77777777" w:rsidR="0075516F" w:rsidRPr="00D17029" w:rsidRDefault="0075516F" w:rsidP="00593E05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MS Mincho" w:hAnsi="Arial" w:cs="Arial"/>
        </w:rPr>
      </w:pPr>
    </w:p>
    <w:p w14:paraId="6646A420" w14:textId="77777777" w:rsidR="00FE3D40" w:rsidRPr="00C82C59" w:rsidRDefault="00FE3D40" w:rsidP="00593E05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MS Mincho" w:hAnsi="Arial" w:cs="Arial"/>
        </w:rPr>
      </w:pPr>
    </w:p>
    <w:p w14:paraId="508FFAC9" w14:textId="77777777" w:rsidR="00E64D4E" w:rsidRPr="00364EF3" w:rsidRDefault="00E64D4E" w:rsidP="00E64D4E">
      <w:pPr>
        <w:pStyle w:val="Testonormale"/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val="it"/>
        </w:rPr>
      </w:pPr>
      <w:bookmarkStart w:id="0" w:name="_Hlk5314602"/>
      <w:r w:rsidRPr="00364EF3">
        <w:rPr>
          <w:rFonts w:ascii="Arial" w:hAnsi="Arial" w:cs="Arial"/>
          <w:b/>
          <w:bCs/>
          <w:color w:val="000000"/>
          <w:sz w:val="24"/>
          <w:szCs w:val="24"/>
          <w:lang w:val="it"/>
        </w:rPr>
        <w:t xml:space="preserve">GRANDE SUCCESSO </w:t>
      </w:r>
    </w:p>
    <w:p w14:paraId="3E94CD2F" w14:textId="77777777" w:rsidR="00E64D4E" w:rsidRPr="00364EF3" w:rsidRDefault="00E64D4E" w:rsidP="00E64D4E">
      <w:pPr>
        <w:pStyle w:val="Testonormale"/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val="it"/>
        </w:rPr>
      </w:pPr>
      <w:r w:rsidRPr="00364EF3">
        <w:rPr>
          <w:rFonts w:ascii="Arial" w:hAnsi="Arial" w:cs="Arial"/>
          <w:b/>
          <w:bCs/>
          <w:color w:val="000000"/>
          <w:sz w:val="24"/>
          <w:szCs w:val="24"/>
          <w:lang w:val="it"/>
        </w:rPr>
        <w:t xml:space="preserve">PER JAGUAR AL FUORISALONE 2019 CON: </w:t>
      </w:r>
      <w:r>
        <w:rPr>
          <w:rFonts w:ascii="Arial" w:hAnsi="Arial" w:cs="Arial"/>
          <w:b/>
          <w:bCs/>
          <w:color w:val="000000"/>
          <w:sz w:val="24"/>
          <w:szCs w:val="24"/>
          <w:lang w:val="it"/>
        </w:rPr>
        <w:t>“</w:t>
      </w:r>
      <w:r w:rsidRPr="00364EF3">
        <w:rPr>
          <w:rFonts w:ascii="Arial" w:hAnsi="Arial" w:cs="Arial"/>
          <w:b/>
          <w:bCs/>
          <w:color w:val="000000"/>
          <w:sz w:val="24"/>
          <w:szCs w:val="24"/>
          <w:lang w:val="it"/>
        </w:rPr>
        <w:t>THE FUTURE LEGACY</w:t>
      </w:r>
      <w:r>
        <w:rPr>
          <w:rFonts w:ascii="Arial" w:hAnsi="Arial" w:cs="Arial"/>
          <w:b/>
          <w:bCs/>
          <w:color w:val="000000"/>
          <w:sz w:val="24"/>
          <w:szCs w:val="24"/>
          <w:lang w:val="it"/>
        </w:rPr>
        <w:t>”</w:t>
      </w:r>
    </w:p>
    <w:p w14:paraId="6D904795" w14:textId="77777777" w:rsidR="00E64D4E" w:rsidRDefault="00E64D4E" w:rsidP="00E64D4E">
      <w:pPr>
        <w:pStyle w:val="Testonormale"/>
        <w:spacing w:line="360" w:lineRule="auto"/>
        <w:rPr>
          <w:rFonts w:ascii="Arial" w:eastAsia="Arial" w:hAnsi="Arial" w:cs="Arial"/>
          <w:b/>
          <w:sz w:val="28"/>
          <w:lang w:val="it-IT"/>
        </w:rPr>
      </w:pPr>
    </w:p>
    <w:p w14:paraId="53171238" w14:textId="77777777" w:rsidR="00E64D4E" w:rsidRPr="00C85D2E" w:rsidRDefault="00E64D4E" w:rsidP="000646F5">
      <w:pPr>
        <w:pStyle w:val="Paragrafoelenco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lang w:val="it-IT"/>
        </w:rPr>
      </w:pPr>
      <w:r w:rsidRPr="00C85D2E">
        <w:rPr>
          <w:rFonts w:ascii="Arial" w:eastAsia="Arial" w:hAnsi="Arial" w:cs="Arial"/>
          <w:color w:val="000000"/>
          <w:lang w:val="it-IT"/>
        </w:rPr>
        <w:t xml:space="preserve">Il progetto creativo </w:t>
      </w:r>
      <w:r w:rsidRPr="00C85D2E">
        <w:rPr>
          <w:rFonts w:ascii="Arial" w:eastAsia="Arial" w:hAnsi="Arial" w:cs="Arial"/>
          <w:color w:val="000000"/>
          <w:lang w:val="it"/>
        </w:rPr>
        <w:t>esplora l’identità stilistica del marchio attraverso la silhouette decostruita della nuova XE</w:t>
      </w:r>
    </w:p>
    <w:p w14:paraId="3722C82F" w14:textId="5130BA0A" w:rsidR="00E64D4E" w:rsidRPr="00C85D2E" w:rsidRDefault="00E64D4E" w:rsidP="000646F5">
      <w:pPr>
        <w:pStyle w:val="Paragrafoelenco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 w:themeColor="text1"/>
          <w:lang w:val="it-IT"/>
        </w:rPr>
      </w:pPr>
      <w:r w:rsidRPr="00C85D2E">
        <w:rPr>
          <w:rFonts w:ascii="Arial" w:eastAsia="Arial" w:hAnsi="Arial" w:cs="Arial"/>
          <w:color w:val="000000"/>
          <w:lang w:val="it"/>
        </w:rPr>
        <w:t xml:space="preserve">L’installazione, curata da </w:t>
      </w:r>
      <w:proofErr w:type="spellStart"/>
      <w:r w:rsidRPr="00C85D2E">
        <w:rPr>
          <w:rFonts w:ascii="Arial" w:eastAsia="Arial" w:hAnsi="Arial" w:cs="Arial"/>
          <w:color w:val="000000"/>
          <w:lang w:val="it"/>
        </w:rPr>
        <w:t>Ian</w:t>
      </w:r>
      <w:proofErr w:type="spellEnd"/>
      <w:r w:rsidRPr="00C85D2E">
        <w:rPr>
          <w:rFonts w:ascii="Arial" w:eastAsia="Arial" w:hAnsi="Arial" w:cs="Arial"/>
          <w:color w:val="000000"/>
          <w:lang w:val="it"/>
        </w:rPr>
        <w:t xml:space="preserve"> </w:t>
      </w:r>
      <w:proofErr w:type="spellStart"/>
      <w:r w:rsidRPr="00C85D2E">
        <w:rPr>
          <w:rFonts w:ascii="Arial" w:eastAsia="Arial" w:hAnsi="Arial" w:cs="Arial"/>
          <w:color w:val="000000"/>
          <w:lang w:val="it"/>
        </w:rPr>
        <w:t>Callum</w:t>
      </w:r>
      <w:proofErr w:type="spellEnd"/>
      <w:r w:rsidRPr="00C85D2E">
        <w:rPr>
          <w:rFonts w:ascii="Arial" w:eastAsia="Arial" w:hAnsi="Arial" w:cs="Arial"/>
          <w:color w:val="000000"/>
          <w:lang w:val="it"/>
        </w:rPr>
        <w:t xml:space="preserve">, </w:t>
      </w:r>
      <w:r w:rsidRPr="00C85D2E">
        <w:rPr>
          <w:rFonts w:ascii="Arial" w:eastAsia="Arial" w:hAnsi="Arial" w:cs="Arial"/>
          <w:color w:val="000000" w:themeColor="text1"/>
          <w:lang w:val="it"/>
        </w:rPr>
        <w:t xml:space="preserve">Jaguar Director of Design, è </w:t>
      </w:r>
      <w:r w:rsidR="00043054" w:rsidRPr="00C85D2E">
        <w:rPr>
          <w:rFonts w:ascii="Arial" w:eastAsia="Arial" w:hAnsi="Arial" w:cs="Arial"/>
          <w:color w:val="000000" w:themeColor="text1"/>
          <w:lang w:val="it"/>
        </w:rPr>
        <w:t xml:space="preserve">esposta </w:t>
      </w:r>
      <w:r w:rsidRPr="00C85D2E">
        <w:rPr>
          <w:rFonts w:ascii="Arial" w:eastAsia="Arial" w:hAnsi="Arial" w:cs="Arial"/>
          <w:color w:val="000000" w:themeColor="text1"/>
          <w:lang w:val="it"/>
        </w:rPr>
        <w:t>al Piccolo Teatro Grassi nel cuore del Chiostro Nina Vinchi</w:t>
      </w:r>
      <w:r w:rsidR="000646F5" w:rsidRPr="00C85D2E">
        <w:rPr>
          <w:rFonts w:ascii="Arial" w:eastAsia="Arial" w:hAnsi="Arial" w:cs="Arial"/>
          <w:color w:val="000000" w:themeColor="text1"/>
          <w:lang w:val="it"/>
        </w:rPr>
        <w:t xml:space="preserve"> fino a domenica 14 aprile</w:t>
      </w:r>
    </w:p>
    <w:p w14:paraId="4C6684BF" w14:textId="0F0E219C" w:rsidR="00E64D4E" w:rsidRPr="00C85D2E" w:rsidRDefault="00E64D4E" w:rsidP="000646F5">
      <w:pPr>
        <w:pStyle w:val="Paragrafoelenco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 w:themeColor="text1"/>
          <w:lang w:val="it-IT"/>
        </w:rPr>
      </w:pPr>
      <w:r w:rsidRPr="00C85D2E">
        <w:rPr>
          <w:rFonts w:ascii="Arial" w:eastAsia="Arial" w:hAnsi="Arial" w:cs="Arial"/>
          <w:color w:val="000000" w:themeColor="text1"/>
          <w:lang w:val="it"/>
        </w:rPr>
        <w:t xml:space="preserve">Dal teatro, i visitatori di “The Future Legacy” </w:t>
      </w:r>
      <w:r w:rsidR="00043054" w:rsidRPr="00C85D2E">
        <w:rPr>
          <w:rFonts w:ascii="Arial" w:eastAsia="Arial" w:hAnsi="Arial" w:cs="Arial"/>
          <w:color w:val="000000" w:themeColor="text1"/>
          <w:lang w:val="it"/>
        </w:rPr>
        <w:t>sono invitati a seguire</w:t>
      </w:r>
      <w:r w:rsidRPr="00C85D2E">
        <w:rPr>
          <w:rFonts w:ascii="Arial" w:eastAsia="Arial" w:hAnsi="Arial" w:cs="Arial"/>
          <w:color w:val="000000" w:themeColor="text1"/>
          <w:lang w:val="it"/>
        </w:rPr>
        <w:t xml:space="preserve"> un percorso che li </w:t>
      </w:r>
      <w:r w:rsidR="00043054" w:rsidRPr="00C85D2E">
        <w:rPr>
          <w:rFonts w:ascii="Arial" w:eastAsia="Arial" w:hAnsi="Arial" w:cs="Arial"/>
          <w:color w:val="000000" w:themeColor="text1"/>
          <w:lang w:val="it"/>
        </w:rPr>
        <w:t>conduce</w:t>
      </w:r>
      <w:r w:rsidRPr="00C85D2E">
        <w:rPr>
          <w:rFonts w:ascii="Arial" w:eastAsia="Arial" w:hAnsi="Arial" w:cs="Arial"/>
          <w:color w:val="000000" w:themeColor="text1"/>
          <w:lang w:val="it"/>
        </w:rPr>
        <w:t xml:space="preserve"> alla nuova Jaguar XE, esposta nel Cortile dell’Orologio di Palazzo Litta</w:t>
      </w:r>
    </w:p>
    <w:p w14:paraId="13FF6CC7" w14:textId="77777777" w:rsidR="00E64D4E" w:rsidRPr="00C85D2E" w:rsidRDefault="00E64D4E" w:rsidP="00E64D4E">
      <w:pPr>
        <w:rPr>
          <w:rFonts w:ascii="Arial" w:hAnsi="Arial" w:cs="Arial"/>
          <w:b/>
          <w:lang w:val="it-IT"/>
        </w:rPr>
      </w:pPr>
    </w:p>
    <w:p w14:paraId="2BF2514A" w14:textId="62B37F52" w:rsidR="008C5528" w:rsidRPr="008C5528" w:rsidRDefault="00E64D4E" w:rsidP="00E64D4E">
      <w:pPr>
        <w:widowControl w:val="0"/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Arial" w:eastAsia="MS Mincho" w:hAnsi="Arial" w:cs="Arial"/>
          <w:color w:val="000000" w:themeColor="text1"/>
          <w:lang w:val="it-IT"/>
        </w:rPr>
      </w:pPr>
      <w:r w:rsidRPr="00C85D2E">
        <w:rPr>
          <w:rFonts w:ascii="Arial" w:eastAsia="MS Mincho" w:hAnsi="Arial" w:cs="Arial"/>
          <w:lang w:val="it-IT"/>
        </w:rPr>
        <w:t xml:space="preserve">Un folto pubblico di stampa e ospiti ha partecipato alla </w:t>
      </w:r>
      <w:r w:rsidR="00043054" w:rsidRPr="00C85D2E">
        <w:rPr>
          <w:rFonts w:ascii="Arial" w:eastAsia="MS Mincho" w:hAnsi="Arial" w:cs="Arial"/>
          <w:b/>
          <w:color w:val="000000" w:themeColor="text1"/>
          <w:lang w:val="it-IT"/>
        </w:rPr>
        <w:t xml:space="preserve">Jaguar </w:t>
      </w:r>
      <w:r w:rsidRPr="00C85D2E">
        <w:rPr>
          <w:rFonts w:ascii="Arial" w:eastAsia="MS Mincho" w:hAnsi="Arial" w:cs="Arial"/>
          <w:b/>
          <w:color w:val="000000" w:themeColor="text1"/>
          <w:lang w:val="it-IT"/>
        </w:rPr>
        <w:t xml:space="preserve">Design </w:t>
      </w:r>
      <w:proofErr w:type="spellStart"/>
      <w:r w:rsidR="00043054" w:rsidRPr="00C85D2E">
        <w:rPr>
          <w:rFonts w:ascii="Arial" w:eastAsia="MS Mincho" w:hAnsi="Arial" w:cs="Arial"/>
          <w:b/>
          <w:color w:val="000000" w:themeColor="text1"/>
          <w:lang w:val="it-IT"/>
        </w:rPr>
        <w:t>Conversation</w:t>
      </w:r>
      <w:proofErr w:type="spellEnd"/>
      <w:r w:rsidRPr="00C85D2E">
        <w:rPr>
          <w:rFonts w:ascii="Arial" w:eastAsia="MS Mincho" w:hAnsi="Arial" w:cs="Arial"/>
          <w:color w:val="000000" w:themeColor="text1"/>
          <w:lang w:val="it-IT"/>
        </w:rPr>
        <w:t xml:space="preserve"> </w:t>
      </w:r>
      <w:r w:rsidR="008C5528" w:rsidRPr="00C85D2E">
        <w:rPr>
          <w:rFonts w:ascii="Arial" w:eastAsia="MS Mincho" w:hAnsi="Arial" w:cs="Arial"/>
          <w:lang w:val="it-IT"/>
        </w:rPr>
        <w:t xml:space="preserve">tenutasi giovedì 11 aprile </w:t>
      </w:r>
      <w:r w:rsidRPr="00C85D2E">
        <w:rPr>
          <w:rFonts w:ascii="Arial" w:eastAsia="MS Mincho" w:hAnsi="Arial" w:cs="Arial"/>
          <w:lang w:val="it-IT"/>
        </w:rPr>
        <w:t>presso il Piccolo Teatro Grassi</w:t>
      </w:r>
      <w:r w:rsidR="000646F5" w:rsidRPr="00C85D2E">
        <w:rPr>
          <w:rFonts w:ascii="Arial" w:eastAsia="MS Mincho" w:hAnsi="Arial" w:cs="Arial"/>
          <w:lang w:val="it-IT"/>
        </w:rPr>
        <w:t xml:space="preserve"> di Milano</w:t>
      </w:r>
      <w:r w:rsidR="008C5528" w:rsidRPr="00C85D2E">
        <w:rPr>
          <w:rFonts w:ascii="Arial" w:eastAsia="MS Mincho" w:hAnsi="Arial" w:cs="Arial"/>
          <w:lang w:val="it-IT"/>
        </w:rPr>
        <w:t xml:space="preserve">. In occasione di questo appuntamento esclusivo, </w:t>
      </w:r>
      <w:r w:rsidR="008C5528" w:rsidRPr="00C85D2E">
        <w:rPr>
          <w:rFonts w:ascii="Arial" w:eastAsia="MS Mincho" w:hAnsi="Arial" w:cs="Arial"/>
          <w:b/>
          <w:lang w:val="it-IT"/>
        </w:rPr>
        <w:t>I</w:t>
      </w:r>
      <w:r w:rsidR="008C5528" w:rsidRPr="00C85D2E">
        <w:rPr>
          <w:rFonts w:ascii="Arial" w:eastAsia="MS Mincho" w:hAnsi="Arial" w:cs="Arial"/>
          <w:b/>
          <w:lang w:val="it"/>
        </w:rPr>
        <w:t xml:space="preserve">an </w:t>
      </w:r>
      <w:proofErr w:type="spellStart"/>
      <w:r w:rsidR="008C5528" w:rsidRPr="00C85D2E">
        <w:rPr>
          <w:rFonts w:ascii="Arial" w:eastAsia="MS Mincho" w:hAnsi="Arial" w:cs="Arial"/>
          <w:b/>
          <w:lang w:val="it"/>
        </w:rPr>
        <w:t>Callum</w:t>
      </w:r>
      <w:proofErr w:type="spellEnd"/>
      <w:r w:rsidR="008C5528" w:rsidRPr="00C85D2E">
        <w:rPr>
          <w:rFonts w:ascii="Arial" w:eastAsia="MS Mincho" w:hAnsi="Arial" w:cs="Arial"/>
          <w:lang w:val="it"/>
        </w:rPr>
        <w:t xml:space="preserve">, Jaguar Director of Design, e </w:t>
      </w:r>
      <w:r w:rsidR="008C5528" w:rsidRPr="00C85D2E">
        <w:rPr>
          <w:rFonts w:ascii="Arial" w:eastAsia="MS Mincho" w:hAnsi="Arial" w:cs="Arial"/>
          <w:b/>
          <w:lang w:val="it"/>
        </w:rPr>
        <w:t>Andrea Rosati</w:t>
      </w:r>
      <w:r w:rsidR="008C5528" w:rsidRPr="00C85D2E">
        <w:rPr>
          <w:rFonts w:ascii="Arial" w:eastAsia="MS Mincho" w:hAnsi="Arial" w:cs="Arial"/>
          <w:lang w:val="it"/>
        </w:rPr>
        <w:t xml:space="preserve">, Jaguar Design Manager Advanced Colour &amp; </w:t>
      </w:r>
      <w:proofErr w:type="spellStart"/>
      <w:r w:rsidR="008C5528" w:rsidRPr="00C85D2E">
        <w:rPr>
          <w:rFonts w:ascii="Arial" w:eastAsia="MS Mincho" w:hAnsi="Arial" w:cs="Arial"/>
          <w:lang w:val="it"/>
        </w:rPr>
        <w:t>Materials</w:t>
      </w:r>
      <w:proofErr w:type="spellEnd"/>
      <w:r w:rsidR="008C5528" w:rsidRPr="00C85D2E">
        <w:rPr>
          <w:rFonts w:ascii="Arial" w:eastAsia="MS Mincho" w:hAnsi="Arial" w:cs="Arial"/>
          <w:lang w:val="it"/>
        </w:rPr>
        <w:t xml:space="preserve">, hanno presentato </w:t>
      </w:r>
      <w:r w:rsidR="008C5528" w:rsidRPr="00C85D2E">
        <w:rPr>
          <w:rFonts w:ascii="Arial" w:eastAsia="MS Mincho" w:hAnsi="Arial" w:cs="Arial"/>
          <w:b/>
          <w:lang w:val="it"/>
        </w:rPr>
        <w:t>“The Future Legacy”</w:t>
      </w:r>
      <w:r w:rsidR="002C1993" w:rsidRPr="00C85D2E">
        <w:rPr>
          <w:rFonts w:ascii="Arial" w:eastAsia="MS Mincho" w:hAnsi="Arial" w:cs="Arial"/>
          <w:b/>
          <w:lang w:val="it"/>
        </w:rPr>
        <w:t>,</w:t>
      </w:r>
      <w:r w:rsidR="008C5528" w:rsidRPr="00C85D2E">
        <w:rPr>
          <w:rFonts w:ascii="Arial" w:eastAsia="MS Mincho" w:hAnsi="Arial" w:cs="Arial"/>
          <w:lang w:val="it"/>
        </w:rPr>
        <w:t xml:space="preserve"> il concept </w:t>
      </w:r>
      <w:r w:rsidR="008C5528" w:rsidRPr="00C85D2E">
        <w:rPr>
          <w:rFonts w:ascii="Arial" w:eastAsia="MS Mincho" w:hAnsi="Arial" w:cs="Arial"/>
          <w:color w:val="000000" w:themeColor="text1"/>
          <w:lang w:val="it"/>
        </w:rPr>
        <w:t xml:space="preserve">creativo che vede il brand protagonista al </w:t>
      </w:r>
      <w:proofErr w:type="spellStart"/>
      <w:r w:rsidR="008C5528" w:rsidRPr="00C85D2E">
        <w:rPr>
          <w:rFonts w:ascii="Arial" w:eastAsia="MS Mincho" w:hAnsi="Arial" w:cs="Arial"/>
          <w:color w:val="000000" w:themeColor="text1"/>
          <w:lang w:val="it"/>
        </w:rPr>
        <w:t>Fuorisalone</w:t>
      </w:r>
      <w:proofErr w:type="spellEnd"/>
      <w:r w:rsidR="008C5528" w:rsidRPr="00C85D2E">
        <w:rPr>
          <w:rFonts w:ascii="Arial" w:eastAsia="MS Mincho" w:hAnsi="Arial" w:cs="Arial"/>
          <w:color w:val="000000" w:themeColor="text1"/>
          <w:lang w:val="it"/>
        </w:rPr>
        <w:t xml:space="preserve"> 2019.</w:t>
      </w:r>
    </w:p>
    <w:p w14:paraId="55082535" w14:textId="77777777" w:rsidR="008C5528" w:rsidRDefault="008C5528" w:rsidP="00E64D4E">
      <w:pPr>
        <w:widowControl w:val="0"/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Arial" w:eastAsia="MS Mincho" w:hAnsi="Arial" w:cs="Arial"/>
          <w:lang w:val="it-IT"/>
        </w:rPr>
      </w:pPr>
    </w:p>
    <w:p w14:paraId="175AE953" w14:textId="480A896B" w:rsidR="008C5528" w:rsidRDefault="008C5528" w:rsidP="008C5528">
      <w:pPr>
        <w:widowControl w:val="0"/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Arial" w:eastAsia="MS Mincho" w:hAnsi="Arial" w:cs="Arial"/>
          <w:lang w:val="it"/>
        </w:rPr>
      </w:pPr>
      <w:r>
        <w:rPr>
          <w:rFonts w:ascii="Arial" w:eastAsia="MS Mincho" w:hAnsi="Arial" w:cs="Arial"/>
          <w:lang w:val="it-IT"/>
        </w:rPr>
        <w:t>“The Future Legacy”</w:t>
      </w:r>
      <w:r w:rsidRPr="008C5528">
        <w:rPr>
          <w:rFonts w:ascii="Arial" w:eastAsia="MS Mincho" w:hAnsi="Arial" w:cs="Arial"/>
          <w:color w:val="000000" w:themeColor="text1"/>
          <w:szCs w:val="21"/>
          <w:lang w:val="it-IT"/>
        </w:rPr>
        <w:t xml:space="preserve">, </w:t>
      </w:r>
      <w:r>
        <w:rPr>
          <w:rFonts w:ascii="Arial" w:eastAsia="MS Mincho" w:hAnsi="Arial" w:cs="Arial"/>
          <w:szCs w:val="21"/>
          <w:lang w:val="it-IT"/>
        </w:rPr>
        <w:t xml:space="preserve">che </w:t>
      </w:r>
      <w:r>
        <w:rPr>
          <w:rFonts w:ascii="Arial" w:eastAsia="Arial" w:hAnsi="Arial" w:cs="Arial"/>
          <w:color w:val="000000"/>
          <w:lang w:val="it"/>
        </w:rPr>
        <w:t xml:space="preserve">racconta </w:t>
      </w:r>
      <w:r w:rsidR="00E64D4E" w:rsidRPr="000646F5">
        <w:rPr>
          <w:rFonts w:ascii="Arial" w:eastAsia="MS Mincho" w:hAnsi="Arial" w:cs="Arial"/>
          <w:lang w:val="it"/>
        </w:rPr>
        <w:t>la vera essenza del brand, ridisegnata per meglio rispondere alla società contemporanea sempre in movimento e alla ricerca di stimoli</w:t>
      </w:r>
      <w:r>
        <w:rPr>
          <w:rFonts w:ascii="Arial" w:eastAsia="MS Mincho" w:hAnsi="Arial" w:cs="Arial"/>
          <w:lang w:val="it"/>
        </w:rPr>
        <w:t xml:space="preserve">, </w:t>
      </w:r>
      <w:r w:rsidR="00E64D4E" w:rsidRPr="000646F5">
        <w:rPr>
          <w:rFonts w:ascii="Arial" w:eastAsia="MS Mincho" w:hAnsi="Arial" w:cs="Arial"/>
          <w:lang w:val="it"/>
        </w:rPr>
        <w:t>vive attraverso la Jaguar XE, trasformata in un canvas che sperimenta, esalta e racconta il linguaggio stilistico del brand e la natura creativa britannica.</w:t>
      </w:r>
      <w:r w:rsidR="000646F5">
        <w:rPr>
          <w:rFonts w:ascii="Arial" w:eastAsia="MS Mincho" w:hAnsi="Arial" w:cs="Arial"/>
          <w:lang w:val="it"/>
        </w:rPr>
        <w:t xml:space="preserve"> </w:t>
      </w:r>
    </w:p>
    <w:p w14:paraId="7DA46EB4" w14:textId="77777777" w:rsidR="008C5528" w:rsidRDefault="008C5528" w:rsidP="008C5528">
      <w:pPr>
        <w:widowControl w:val="0"/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Arial" w:eastAsia="MS Mincho" w:hAnsi="Arial" w:cs="Arial"/>
          <w:lang w:val="it"/>
        </w:rPr>
      </w:pPr>
    </w:p>
    <w:p w14:paraId="3A111A56" w14:textId="15B5E1CF" w:rsidR="00E64D4E" w:rsidRPr="004B5469" w:rsidRDefault="00E64D4E" w:rsidP="008C5528">
      <w:pPr>
        <w:widowControl w:val="0"/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Arial" w:eastAsia="Arial" w:hAnsi="Arial" w:cs="Arial"/>
          <w:color w:val="000000"/>
          <w:lang w:val="it"/>
        </w:rPr>
      </w:pPr>
      <w:r w:rsidRPr="004B5469">
        <w:rPr>
          <w:rFonts w:ascii="Arial" w:eastAsia="MS Mincho" w:hAnsi="Arial" w:cs="Arial"/>
          <w:lang w:val="it"/>
        </w:rPr>
        <w:t xml:space="preserve">La silhouette decostruita della nuova Jaguar XE è </w:t>
      </w:r>
      <w:r w:rsidR="000646F5" w:rsidRPr="004B5469">
        <w:rPr>
          <w:rFonts w:ascii="Arial" w:eastAsia="MS Mincho" w:hAnsi="Arial" w:cs="Arial"/>
          <w:lang w:val="it"/>
        </w:rPr>
        <w:t xml:space="preserve">infatti </w:t>
      </w:r>
      <w:r w:rsidRPr="004B5469">
        <w:rPr>
          <w:rFonts w:ascii="Arial" w:eastAsia="MS Mincho" w:hAnsi="Arial" w:cs="Arial"/>
          <w:lang w:val="it"/>
        </w:rPr>
        <w:t>il cuore dell’installazione esposta al centro del Chiostro Nina Vinchi del Piccolo Teatro Grassi: elementi ridisegnati in modo eclettico, distribuiti in punti diversi dello spazio circostante, ricompongono l’auto grazie ad un gioco prospettico di superfici specchiate.</w:t>
      </w:r>
    </w:p>
    <w:p w14:paraId="3D2C31DB" w14:textId="77777777" w:rsidR="00E64D4E" w:rsidRPr="004B5469" w:rsidRDefault="00E64D4E" w:rsidP="00E64D4E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MS Mincho" w:hAnsi="Arial" w:cs="Arial"/>
          <w:lang w:val="it-IT"/>
        </w:rPr>
      </w:pPr>
    </w:p>
    <w:p w14:paraId="63816584" w14:textId="56969164" w:rsidR="00E64D4E" w:rsidRDefault="00E64D4E" w:rsidP="00E64D4E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MS Mincho" w:hAnsi="Arial" w:cs="Arial"/>
          <w:lang w:val="it"/>
        </w:rPr>
      </w:pPr>
      <w:r w:rsidRPr="004B5469">
        <w:rPr>
          <w:rFonts w:ascii="Arial" w:eastAsia="MS Mincho" w:hAnsi="Arial" w:cs="Arial"/>
          <w:lang w:val="it"/>
        </w:rPr>
        <w:t xml:space="preserve">Il gioco di riflessi all’infinito, che inizia già nel corridoio d’ingresso </w:t>
      </w:r>
      <w:r w:rsidR="002C1993" w:rsidRPr="004B5469">
        <w:rPr>
          <w:rFonts w:ascii="Arial" w:eastAsia="MS Mincho" w:hAnsi="Arial" w:cs="Arial"/>
          <w:lang w:val="it"/>
        </w:rPr>
        <w:t>al</w:t>
      </w:r>
      <w:r w:rsidRPr="004B5469">
        <w:rPr>
          <w:rFonts w:ascii="Arial" w:eastAsia="MS Mincho" w:hAnsi="Arial" w:cs="Arial"/>
          <w:lang w:val="it"/>
        </w:rPr>
        <w:t xml:space="preserve"> Piccolo Teatro Grassi, invita il visitatore a scoprire il nuovo design firmato Jaguar e lo conduce in un viaggio attraverso </w:t>
      </w:r>
      <w:proofErr w:type="spellStart"/>
      <w:r w:rsidRPr="004B5469">
        <w:rPr>
          <w:rFonts w:ascii="Arial" w:eastAsia="MS Mincho" w:hAnsi="Arial" w:cs="Arial"/>
          <w:lang w:val="it"/>
        </w:rPr>
        <w:t>heritage</w:t>
      </w:r>
      <w:proofErr w:type="spellEnd"/>
      <w:r w:rsidRPr="004B5469">
        <w:rPr>
          <w:rFonts w:ascii="Arial" w:eastAsia="MS Mincho" w:hAnsi="Arial" w:cs="Arial"/>
          <w:lang w:val="it"/>
        </w:rPr>
        <w:t xml:space="preserve"> e innovazione, che esprime l’essenza del concept “The Future Legacy”, e che lo port</w:t>
      </w:r>
      <w:r w:rsidR="000646F5" w:rsidRPr="004B5469">
        <w:rPr>
          <w:rFonts w:ascii="Arial" w:eastAsia="MS Mincho" w:hAnsi="Arial" w:cs="Arial"/>
          <w:lang w:val="it"/>
        </w:rPr>
        <w:t>a</w:t>
      </w:r>
      <w:r w:rsidRPr="004B5469">
        <w:rPr>
          <w:rFonts w:ascii="Arial" w:eastAsia="MS Mincho" w:hAnsi="Arial" w:cs="Arial"/>
          <w:lang w:val="it"/>
        </w:rPr>
        <w:t xml:space="preserve"> alla scoperta di Jaguar XE nella sua interezz</w:t>
      </w:r>
      <w:bookmarkStart w:id="1" w:name="_GoBack"/>
      <w:bookmarkEnd w:id="1"/>
      <w:r w:rsidRPr="004B5469">
        <w:rPr>
          <w:rFonts w:ascii="Arial" w:eastAsia="MS Mincho" w:hAnsi="Arial" w:cs="Arial"/>
          <w:lang w:val="it"/>
        </w:rPr>
        <w:t>a, esposta nel Cortile dell’Orologio di Palazzo Litta.</w:t>
      </w:r>
    </w:p>
    <w:p w14:paraId="5B85B7E5" w14:textId="33ECB46B" w:rsidR="000646F5" w:rsidRDefault="000646F5" w:rsidP="00E64D4E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MS Mincho" w:hAnsi="Arial" w:cs="Arial"/>
          <w:lang w:val="it"/>
        </w:rPr>
      </w:pPr>
    </w:p>
    <w:p w14:paraId="76205350" w14:textId="3B03AD50" w:rsidR="00E64D4E" w:rsidRPr="000646F5" w:rsidRDefault="000646F5" w:rsidP="000646F5">
      <w:pPr>
        <w:spacing w:after="100" w:afterAutospacing="1" w:line="360" w:lineRule="auto"/>
        <w:jc w:val="both"/>
        <w:rPr>
          <w:rFonts w:ascii="Arial" w:eastAsia="MS Mincho" w:hAnsi="Arial" w:cs="Arial"/>
          <w:color w:val="000000"/>
          <w:lang w:val="it-IT"/>
        </w:rPr>
      </w:pPr>
      <w:r>
        <w:rPr>
          <w:rFonts w:ascii="Arial" w:eastAsia="MS Mincho" w:hAnsi="Arial" w:cs="Arial"/>
          <w:color w:val="000000"/>
          <w:lang w:val="it"/>
        </w:rPr>
        <w:t xml:space="preserve">Le installazioni Jaguar per la Milan Design Week 2019, curate da </w:t>
      </w:r>
      <w:proofErr w:type="spellStart"/>
      <w:r>
        <w:rPr>
          <w:rFonts w:ascii="Arial" w:eastAsia="MS Mincho" w:hAnsi="Arial" w:cs="Arial"/>
          <w:color w:val="000000"/>
          <w:lang w:val="it"/>
        </w:rPr>
        <w:t>Ian</w:t>
      </w:r>
      <w:proofErr w:type="spellEnd"/>
      <w:r>
        <w:rPr>
          <w:rFonts w:ascii="Arial" w:eastAsia="MS Mincho" w:hAnsi="Arial" w:cs="Arial"/>
          <w:color w:val="000000"/>
          <w:lang w:val="it"/>
        </w:rPr>
        <w:t xml:space="preserve"> </w:t>
      </w:r>
      <w:proofErr w:type="spellStart"/>
      <w:r>
        <w:rPr>
          <w:rFonts w:ascii="Arial" w:eastAsia="MS Mincho" w:hAnsi="Arial" w:cs="Arial"/>
          <w:color w:val="000000"/>
          <w:lang w:val="it"/>
        </w:rPr>
        <w:t>Callum</w:t>
      </w:r>
      <w:proofErr w:type="spellEnd"/>
      <w:r>
        <w:rPr>
          <w:rFonts w:ascii="Arial" w:eastAsia="MS Mincho" w:hAnsi="Arial" w:cs="Arial"/>
          <w:color w:val="000000"/>
          <w:lang w:val="it"/>
        </w:rPr>
        <w:t xml:space="preserve"> e Andrea Rosati, sono state realizzate dallo studio di architettura romano Mama Design, scelto per il secondo anno consecutivo dal brand.</w:t>
      </w:r>
    </w:p>
    <w:bookmarkEnd w:id="0"/>
    <w:p w14:paraId="2918B9F9" w14:textId="695490A7" w:rsidR="0075516F" w:rsidRDefault="0075516F" w:rsidP="00BE03B1">
      <w:pPr>
        <w:spacing w:after="100" w:afterAutospacing="1" w:line="360" w:lineRule="auto"/>
        <w:jc w:val="both"/>
        <w:rPr>
          <w:rFonts w:ascii="Arial" w:eastAsia="MS Mincho" w:hAnsi="Arial" w:cs="Arial"/>
          <w:lang w:val="it-IT"/>
        </w:rPr>
      </w:pPr>
    </w:p>
    <w:p w14:paraId="37854248" w14:textId="2A640970" w:rsidR="002C1993" w:rsidRPr="008C27E0" w:rsidRDefault="002C1993" w:rsidP="008C27E0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MS Mincho" w:hAnsi="Arial" w:cs="Arial"/>
          <w:lang w:val="it"/>
        </w:rPr>
      </w:pPr>
      <w:r w:rsidRPr="008C27E0">
        <w:rPr>
          <w:rFonts w:ascii="Arial" w:eastAsia="MS Mincho" w:hAnsi="Arial" w:cs="Arial"/>
          <w:lang w:val="it"/>
        </w:rPr>
        <w:t xml:space="preserve">Con “The Future Legacy” Jaguar guida al cambiamento, onorando la tradizione: racconta di un design positivo, contemporaneo e globale che vive </w:t>
      </w:r>
      <w:r w:rsidR="00777F9D" w:rsidRPr="008C27E0">
        <w:rPr>
          <w:rFonts w:ascii="Arial" w:eastAsia="MS Mincho" w:hAnsi="Arial" w:cs="Arial"/>
          <w:lang w:val="it"/>
        </w:rPr>
        <w:t xml:space="preserve">al </w:t>
      </w:r>
      <w:proofErr w:type="spellStart"/>
      <w:r w:rsidR="00777F9D" w:rsidRPr="008C27E0">
        <w:rPr>
          <w:rFonts w:ascii="Arial" w:eastAsia="MS Mincho" w:hAnsi="Arial" w:cs="Arial"/>
          <w:lang w:val="it"/>
        </w:rPr>
        <w:t>Fuorisalone</w:t>
      </w:r>
      <w:proofErr w:type="spellEnd"/>
      <w:r w:rsidR="00777F9D" w:rsidRPr="008C27E0">
        <w:rPr>
          <w:rFonts w:ascii="Arial" w:eastAsia="MS Mincho" w:hAnsi="Arial" w:cs="Arial"/>
          <w:lang w:val="it"/>
        </w:rPr>
        <w:t xml:space="preserve"> 2019 </w:t>
      </w:r>
      <w:r w:rsidRPr="008C27E0">
        <w:rPr>
          <w:rFonts w:ascii="Arial" w:eastAsia="MS Mincho" w:hAnsi="Arial" w:cs="Arial"/>
          <w:lang w:val="it"/>
        </w:rPr>
        <w:t xml:space="preserve">attraverso </w:t>
      </w:r>
      <w:r w:rsidRPr="002C1993">
        <w:rPr>
          <w:rFonts w:ascii="Arial" w:eastAsia="MS Mincho" w:hAnsi="Arial" w:cs="Arial"/>
          <w:lang w:val="it"/>
        </w:rPr>
        <w:t xml:space="preserve">la silhouette decostruita della nuova </w:t>
      </w:r>
      <w:r>
        <w:rPr>
          <w:rFonts w:ascii="Arial" w:eastAsia="MS Mincho" w:hAnsi="Arial" w:cs="Arial"/>
          <w:lang w:val="it"/>
        </w:rPr>
        <w:t xml:space="preserve">Jaguar </w:t>
      </w:r>
      <w:r w:rsidRPr="002C1993">
        <w:rPr>
          <w:rFonts w:ascii="Arial" w:eastAsia="MS Mincho" w:hAnsi="Arial" w:cs="Arial"/>
          <w:lang w:val="it"/>
        </w:rPr>
        <w:t>XE</w:t>
      </w:r>
      <w:r>
        <w:rPr>
          <w:rFonts w:ascii="Arial" w:eastAsia="MS Mincho" w:hAnsi="Arial" w:cs="Arial"/>
          <w:lang w:val="it"/>
        </w:rPr>
        <w:t>.</w:t>
      </w:r>
    </w:p>
    <w:p w14:paraId="6C3E4303" w14:textId="0135D6B4" w:rsidR="002C1993" w:rsidRPr="002C1993" w:rsidRDefault="002C1993" w:rsidP="00BE03B1">
      <w:pPr>
        <w:spacing w:after="100" w:afterAutospacing="1" w:line="360" w:lineRule="auto"/>
        <w:jc w:val="both"/>
        <w:rPr>
          <w:rFonts w:ascii="Arial" w:hAnsi="Arial" w:cs="Arial"/>
          <w:lang w:val="it-IT"/>
        </w:rPr>
      </w:pPr>
    </w:p>
    <w:p w14:paraId="34A3564E" w14:textId="77777777" w:rsidR="0075516F" w:rsidRPr="00660BB9" w:rsidRDefault="0075516F" w:rsidP="00547613">
      <w:pPr>
        <w:spacing w:after="0" w:line="360" w:lineRule="auto"/>
        <w:rPr>
          <w:rFonts w:ascii="Arial" w:hAnsi="Arial" w:cs="Arial"/>
          <w:color w:val="0000FF"/>
          <w:sz w:val="24"/>
          <w:szCs w:val="24"/>
          <w:u w:val="single"/>
          <w:lang w:val="it-IT"/>
        </w:rPr>
      </w:pPr>
      <w:r>
        <w:rPr>
          <w:rFonts w:ascii="Arial" w:hAnsi="Arial" w:cs="Arial"/>
          <w:lang w:val="it"/>
        </w:rPr>
        <w:t xml:space="preserve">Per maggiori informazioni, galleria immagini e video sulla Jaguar XE: </w:t>
      </w:r>
      <w:hyperlink r:id="rId7" w:history="1">
        <w:r>
          <w:rPr>
            <w:rStyle w:val="Collegamentoipertestuale"/>
            <w:rFonts w:ascii="Arial" w:eastAsia="Arial" w:hAnsi="Arial" w:cs="Arial"/>
            <w:szCs w:val="20"/>
            <w:lang w:val="it"/>
          </w:rPr>
          <w:t>www.media.jaguar.com</w:t>
        </w:r>
      </w:hyperlink>
    </w:p>
    <w:p w14:paraId="7932C7CC" w14:textId="77777777" w:rsidR="003A52AF" w:rsidRPr="00660BB9" w:rsidRDefault="003A52AF" w:rsidP="00204839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val="it-IT"/>
        </w:rPr>
      </w:pPr>
      <w:bookmarkStart w:id="2" w:name="_Hlk1492048"/>
    </w:p>
    <w:p w14:paraId="2C27D8AB" w14:textId="77777777" w:rsidR="0075516F" w:rsidRPr="00660BB9" w:rsidRDefault="0075516F" w:rsidP="00204839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"/>
        </w:rPr>
        <w:t>Jaguar</w:t>
      </w:r>
    </w:p>
    <w:bookmarkEnd w:id="2"/>
    <w:p w14:paraId="0FAFDFD5" w14:textId="427D5A2B" w:rsidR="0075516F" w:rsidRDefault="00A216FC" w:rsidP="00612D32">
      <w:pPr>
        <w:shd w:val="clear" w:color="auto" w:fill="FFFFFF"/>
        <w:spacing w:line="360" w:lineRule="auto"/>
        <w:jc w:val="both"/>
        <w:rPr>
          <w:rFonts w:ascii="Arial" w:hAnsi="Arial" w:cs="Arial"/>
          <w:lang w:val="it"/>
        </w:rPr>
      </w:pPr>
      <w:r>
        <w:rPr>
          <w:rFonts w:ascii="Arial" w:hAnsi="Arial" w:cs="Arial"/>
          <w:lang w:val="it"/>
        </w:rPr>
        <w:t>Per 80 anni lo stile elegante e le prestazioni mozzafiato delle vetture Jaguar hanno entusiasmato e deliziato tutto il mondo. L’attuale famiglia di vetture Jaguar comprende le ammirate pluripremiate berline XE, XF e XJ, la spettacolare sportiva F-TYPE, il SUV performante F-PACE - la Jaguar venduta più velocemente di sempre – la nuova E-PACE, il SUV compatto ad alte prestazioni e la nuova I-PACE, il prestazionale SUV interamente elettrico che consente a Jaguar di essere all’avanguardia in questo rivoluzionario segmento di mercato.</w:t>
      </w:r>
    </w:p>
    <w:p w14:paraId="2537920F" w14:textId="77777777" w:rsidR="00E64D4E" w:rsidRDefault="00E64D4E" w:rsidP="00A216FC">
      <w:pPr>
        <w:shd w:val="clear" w:color="auto" w:fill="FFFFFF"/>
        <w:spacing w:line="360" w:lineRule="auto"/>
        <w:rPr>
          <w:rFonts w:ascii="Arial" w:hAnsi="Arial" w:cs="Arial"/>
          <w:lang w:val="it"/>
        </w:rPr>
      </w:pPr>
    </w:p>
    <w:p w14:paraId="5DF8FA9D" w14:textId="0BC87B87" w:rsidR="00E64D4E" w:rsidRPr="00660BB9" w:rsidRDefault="00E64D4E" w:rsidP="00A216FC">
      <w:pPr>
        <w:shd w:val="clear" w:color="auto" w:fill="FFFFFF"/>
        <w:spacing w:line="36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lang w:val="it"/>
        </w:rPr>
        <w:t>Aprile 2019</w:t>
      </w:r>
    </w:p>
    <w:sectPr w:rsidR="00E64D4E" w:rsidRPr="00660BB9" w:rsidSect="00021E83">
      <w:headerReference w:type="default" r:id="rId8"/>
      <w:footerReference w:type="default" r:id="rId9"/>
      <w:pgSz w:w="11906" w:h="16838"/>
      <w:pgMar w:top="1418" w:right="1134" w:bottom="1134" w:left="1134" w:header="22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128A6" w14:textId="77777777" w:rsidR="007D759E" w:rsidRDefault="007D759E" w:rsidP="001058BE">
      <w:pPr>
        <w:spacing w:after="0" w:line="240" w:lineRule="auto"/>
      </w:pPr>
      <w:r>
        <w:separator/>
      </w:r>
    </w:p>
  </w:endnote>
  <w:endnote w:type="continuationSeparator" w:id="0">
    <w:p w14:paraId="40298D15" w14:textId="77777777" w:rsidR="007D759E" w:rsidRDefault="007D759E" w:rsidP="0010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31353" w14:textId="77777777" w:rsidR="0075516F" w:rsidRPr="00345FF1" w:rsidRDefault="004B5469" w:rsidP="00B65E00">
    <w:pPr>
      <w:pStyle w:val="Pidipagina"/>
    </w:pPr>
    <w:r>
      <w:rPr>
        <w:noProof/>
        <w:lang w:val="it"/>
      </w:rPr>
      <w:pict w14:anchorId="1C733E1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7" o:spid="_x0000_s2050" type="#_x0000_t32" style="position:absolute;margin-left:-29.6pt;margin-top:8.85pt;width:537.7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J4q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"/>
      </w:pict>
    </w:r>
    <w:r>
      <w:rPr>
        <w:noProof/>
        <w:lang w:val="it"/>
      </w:rPr>
      <w:pict w14:anchorId="0C2116CD">
        <v:shapetype id="_x0000_t202" coordsize="21600,21600" o:spt="202" path="m,l,21600r21600,l21600,xe">
          <v:stroke joinstyle="miter"/>
          <v:path gradientshapeok="t" o:connecttype="rect"/>
        </v:shapetype>
        <v:shape id="Text Box 15" o:spid="_x0000_s2049" type="#_x0000_t202" style="position:absolute;margin-left:-61.4pt;margin-top:14.45pt;width:599.3pt;height:3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LkkgwIAABc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" stroked="f">
          <v:textbox>
            <w:txbxContent>
              <w:p w14:paraId="5DB7DB75" w14:textId="77777777" w:rsidR="0075516F" w:rsidRPr="00660BB9" w:rsidRDefault="0075516F" w:rsidP="00B65E00">
                <w:pPr>
                  <w:pStyle w:val="Pidipagina"/>
                  <w:jc w:val="center"/>
                  <w:rPr>
                    <w:rFonts w:ascii="Calibri" w:hAnsi="Calibri" w:cs="Calibri"/>
                    <w:lang w:val="it-IT"/>
                  </w:rPr>
                </w:pPr>
                <w:r>
                  <w:rPr>
                    <w:rFonts w:ascii="Calibri" w:hAnsi="Calibri" w:cs="Calibri"/>
                    <w:lang w:val="it"/>
                  </w:rPr>
                  <w:t xml:space="preserve">• Ufficio Stampa Jaguar Land Rover • Cinzia Carta, </w:t>
                </w:r>
                <w:r>
                  <w:rPr>
                    <w:rFonts w:ascii="Calibri" w:hAnsi="Calibri" w:cs="Calibri"/>
                    <w:i/>
                    <w:iCs/>
                    <w:lang w:val="it"/>
                  </w:rPr>
                  <w:t>Press Office Manager</w:t>
                </w:r>
                <w:r>
                  <w:rPr>
                    <w:rFonts w:ascii="Calibri" w:hAnsi="Calibri" w:cs="Calibri"/>
                    <w:lang w:val="it"/>
                  </w:rPr>
                  <w:t xml:space="preserve"> •</w:t>
                </w:r>
              </w:p>
              <w:p w14:paraId="716AF9A8" w14:textId="77777777" w:rsidR="0075516F" w:rsidRPr="00660BB9" w:rsidRDefault="0075516F" w:rsidP="00B65E00">
                <w:pPr>
                  <w:pStyle w:val="Pidipagina"/>
                  <w:jc w:val="center"/>
                  <w:rPr>
                    <w:lang w:val="it-IT"/>
                  </w:rPr>
                </w:pPr>
                <w:r>
                  <w:rPr>
                    <w:rFonts w:ascii="Calibri" w:hAnsi="Calibri" w:cs="Calibri"/>
                    <w:lang w:val="it"/>
                  </w:rPr>
                  <w:t>ccarta@jaguarlandrover.com • Viale Alessandro Marchetti, 105 – 00148 Roma</w:t>
                </w:r>
              </w:p>
              <w:p w14:paraId="2FF8A049" w14:textId="77777777" w:rsidR="0075516F" w:rsidRPr="00660BB9" w:rsidRDefault="0075516F" w:rsidP="00B65E00">
                <w:pPr>
                  <w:jc w:val="center"/>
                  <w:rPr>
                    <w:lang w:val="it-IT"/>
                  </w:rPr>
                </w:pPr>
              </w:p>
            </w:txbxContent>
          </v:textbox>
        </v:shape>
      </w:pict>
    </w:r>
  </w:p>
  <w:p w14:paraId="37592CA5" w14:textId="77777777" w:rsidR="0075516F" w:rsidRPr="00B65E00" w:rsidRDefault="0075516F" w:rsidP="00B65E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CF773" w14:textId="77777777" w:rsidR="007D759E" w:rsidRDefault="007D759E" w:rsidP="001058BE">
      <w:pPr>
        <w:spacing w:after="0" w:line="240" w:lineRule="auto"/>
      </w:pPr>
      <w:r>
        <w:separator/>
      </w:r>
    </w:p>
  </w:footnote>
  <w:footnote w:type="continuationSeparator" w:id="0">
    <w:p w14:paraId="1E256648" w14:textId="77777777" w:rsidR="007D759E" w:rsidRDefault="007D759E" w:rsidP="00105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D161E" w14:textId="77777777" w:rsidR="0075516F" w:rsidRPr="00C92D8C" w:rsidRDefault="004B5469" w:rsidP="00104699">
    <w:pPr>
      <w:pStyle w:val="Intestazione"/>
      <w:tabs>
        <w:tab w:val="clear" w:pos="9638"/>
        <w:tab w:val="right" w:pos="10065"/>
      </w:tabs>
      <w:rPr>
        <w:rFonts w:ascii="Arial Unicode MS" w:hAnsi="Arial Unicode MS" w:cs="Arial Unicode MS"/>
        <w:sz w:val="24"/>
        <w:szCs w:val="24"/>
      </w:rPr>
    </w:pPr>
    <w:r>
      <w:rPr>
        <w:rFonts w:ascii="Arial Unicode MS" w:hAnsi="Arial Unicode MS"/>
        <w:noProof/>
        <w:lang w:val="it"/>
      </w:rPr>
      <w:pict w14:anchorId="234174E1"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2052" type="#_x0000_t202" style="position:absolute;margin-left:-56.6pt;margin-top:26.65pt;width:328.6pt;height:27.45pt;z-index:251656192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" stroked="f">
          <v:path arrowok="t"/>
          <v:textbox>
            <w:txbxContent>
              <w:p w14:paraId="6C747D47" w14:textId="77777777" w:rsidR="0075516F" w:rsidRPr="007A6A4A" w:rsidRDefault="00D17029" w:rsidP="00C92D8C">
                <w:pPr>
                  <w:jc w:val="center"/>
                  <w:rPr>
                    <w:rFonts w:ascii="Calibri" w:hAnsi="Calibri" w:cs="Calibri"/>
                    <w:b/>
                    <w:bCs/>
                    <w:color w:val="C00000"/>
                    <w:sz w:val="36"/>
                    <w:szCs w:val="36"/>
                  </w:rPr>
                </w:pPr>
                <w:r>
                  <w:rPr>
                    <w:rFonts w:ascii="Calibri" w:hAnsi="Calibri" w:cs="Calibri"/>
                    <w:b/>
                    <w:bCs/>
                    <w:color w:val="C00000"/>
                    <w:sz w:val="36"/>
                    <w:szCs w:val="36"/>
                    <w:lang w:val="it"/>
                  </w:rPr>
                  <w:t>MEDIA INFORMATION</w:t>
                </w:r>
              </w:p>
            </w:txbxContent>
          </v:textbox>
        </v:shape>
      </w:pict>
    </w:r>
    <w:r w:rsidR="00013E8B">
      <w:rPr>
        <w:rFonts w:ascii="Arial Unicode MS" w:hAnsi="Arial Unicode MS"/>
        <w:sz w:val="24"/>
        <w:szCs w:val="24"/>
        <w:lang w:val="it"/>
      </w:rPr>
      <w:t xml:space="preserve">                                                                                                             </w:t>
    </w:r>
    <w:r w:rsidR="00013E8B">
      <w:rPr>
        <w:rFonts w:ascii="Arial Unicode MS" w:hAnsi="Arial Unicode MS"/>
        <w:noProof/>
        <w:sz w:val="24"/>
        <w:szCs w:val="24"/>
        <w:lang w:val="it-IT" w:eastAsia="it-IT"/>
      </w:rPr>
      <w:drawing>
        <wp:inline distT="0" distB="0" distL="0" distR="0" wp14:anchorId="212D9489" wp14:editId="6CA81978">
          <wp:extent cx="1365250" cy="609600"/>
          <wp:effectExtent l="0" t="0" r="0" b="0"/>
          <wp:docPr id="1" name="Immagine 1" descr="7cm_RGB_Clear-bkgrd-Light_Jag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7cm_RGB_Clear-bkgrd-Light_Jag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52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662A29" w14:textId="77777777" w:rsidR="0075516F" w:rsidRPr="005B79A1" w:rsidRDefault="004B5469" w:rsidP="00C92D8C">
    <w:pPr>
      <w:pStyle w:val="Intestazione"/>
      <w:jc w:val="right"/>
    </w:pPr>
    <w:r>
      <w:rPr>
        <w:noProof/>
        <w:lang w:val="it"/>
      </w:rPr>
      <w:pict w14:anchorId="07E5F84C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3" o:spid="_x0000_s2051" type="#_x0000_t32" style="position:absolute;left:0;text-align:left;margin-left:-56.7pt;margin-top:9.75pt;width:594.6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" strokeweight="1.75pt">
          <o:lock v:ext="edit" shapetype="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244E4"/>
    <w:multiLevelType w:val="hybridMultilevel"/>
    <w:tmpl w:val="3FF04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230088"/>
    <w:multiLevelType w:val="hybridMultilevel"/>
    <w:tmpl w:val="0AEEA5AE"/>
    <w:lvl w:ilvl="0" w:tplc="04090001">
      <w:start w:val="1"/>
      <w:numFmt w:val="bullet"/>
      <w:lvlText w:val=""/>
      <w:lvlJc w:val="left"/>
      <w:pPr>
        <w:ind w:left="6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A8147E"/>
    <w:multiLevelType w:val="hybridMultilevel"/>
    <w:tmpl w:val="76EE0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C17CA9"/>
    <w:multiLevelType w:val="hybridMultilevel"/>
    <w:tmpl w:val="40709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1C3521"/>
    <w:multiLevelType w:val="hybridMultilevel"/>
    <w:tmpl w:val="CB8A01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023450D"/>
    <w:multiLevelType w:val="hybridMultilevel"/>
    <w:tmpl w:val="992A8D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54575FA"/>
    <w:multiLevelType w:val="hybridMultilevel"/>
    <w:tmpl w:val="797029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66204"/>
    <w:multiLevelType w:val="hybridMultilevel"/>
    <w:tmpl w:val="FF84F3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879308B"/>
    <w:multiLevelType w:val="hybridMultilevel"/>
    <w:tmpl w:val="156E92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9054294"/>
    <w:multiLevelType w:val="hybridMultilevel"/>
    <w:tmpl w:val="CA90A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D7A2C7B"/>
    <w:multiLevelType w:val="hybridMultilevel"/>
    <w:tmpl w:val="48402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ACE76F2"/>
    <w:multiLevelType w:val="hybridMultilevel"/>
    <w:tmpl w:val="ED64D1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347808"/>
    <w:multiLevelType w:val="hybridMultilevel"/>
    <w:tmpl w:val="4148DE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2"/>
  </w:num>
  <w:num w:numId="5">
    <w:abstractNumId w:val="7"/>
  </w:num>
  <w:num w:numId="6">
    <w:abstractNumId w:val="4"/>
  </w:num>
  <w:num w:numId="7">
    <w:abstractNumId w:val="10"/>
  </w:num>
  <w:num w:numId="8">
    <w:abstractNumId w:val="1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attachedTemplate r:id="rId1"/>
  <w:defaultTabStop w:val="708"/>
  <w:hyphenationZone w:val="283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5"/>
    <o:shapelayout v:ext="edit">
      <o:idmap v:ext="edit" data="2"/>
      <o:rules v:ext="edit">
        <o:r id="V:Rule3" type="connector" idref="#AutoShape 13"/>
        <o:r id="V:Rule4" type="connector" idref="#AutoShape 1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D47"/>
    <w:rsid w:val="000011F8"/>
    <w:rsid w:val="0000225B"/>
    <w:rsid w:val="00003414"/>
    <w:rsid w:val="000039E6"/>
    <w:rsid w:val="0000404A"/>
    <w:rsid w:val="00004AE6"/>
    <w:rsid w:val="000050F2"/>
    <w:rsid w:val="000058FD"/>
    <w:rsid w:val="00005B03"/>
    <w:rsid w:val="00007DD5"/>
    <w:rsid w:val="000124A1"/>
    <w:rsid w:val="00012AB4"/>
    <w:rsid w:val="00013E8B"/>
    <w:rsid w:val="000150AE"/>
    <w:rsid w:val="00020682"/>
    <w:rsid w:val="00020AEC"/>
    <w:rsid w:val="0002129B"/>
    <w:rsid w:val="00021E83"/>
    <w:rsid w:val="000249F8"/>
    <w:rsid w:val="00024F73"/>
    <w:rsid w:val="0002674A"/>
    <w:rsid w:val="000276C7"/>
    <w:rsid w:val="00033F9B"/>
    <w:rsid w:val="0003403C"/>
    <w:rsid w:val="00034A42"/>
    <w:rsid w:val="000361E6"/>
    <w:rsid w:val="00037A2C"/>
    <w:rsid w:val="000401B9"/>
    <w:rsid w:val="0004069A"/>
    <w:rsid w:val="00040AB1"/>
    <w:rsid w:val="00043054"/>
    <w:rsid w:val="00044822"/>
    <w:rsid w:val="00045941"/>
    <w:rsid w:val="00050263"/>
    <w:rsid w:val="00054C38"/>
    <w:rsid w:val="00054CD8"/>
    <w:rsid w:val="00056D4D"/>
    <w:rsid w:val="00063306"/>
    <w:rsid w:val="000646F5"/>
    <w:rsid w:val="00065373"/>
    <w:rsid w:val="00065F6E"/>
    <w:rsid w:val="00067A73"/>
    <w:rsid w:val="0007059E"/>
    <w:rsid w:val="000735AB"/>
    <w:rsid w:val="00073829"/>
    <w:rsid w:val="000750F0"/>
    <w:rsid w:val="000752BC"/>
    <w:rsid w:val="000755E8"/>
    <w:rsid w:val="00075C76"/>
    <w:rsid w:val="00075F24"/>
    <w:rsid w:val="00081499"/>
    <w:rsid w:val="000825AC"/>
    <w:rsid w:val="000857C2"/>
    <w:rsid w:val="000879AB"/>
    <w:rsid w:val="000909D7"/>
    <w:rsid w:val="0009280D"/>
    <w:rsid w:val="00093DF5"/>
    <w:rsid w:val="00096124"/>
    <w:rsid w:val="0009683D"/>
    <w:rsid w:val="000A2B87"/>
    <w:rsid w:val="000A2D6A"/>
    <w:rsid w:val="000A4315"/>
    <w:rsid w:val="000A5CB9"/>
    <w:rsid w:val="000A77E2"/>
    <w:rsid w:val="000B0EE3"/>
    <w:rsid w:val="000B1C62"/>
    <w:rsid w:val="000B25F7"/>
    <w:rsid w:val="000B2725"/>
    <w:rsid w:val="000B2FD1"/>
    <w:rsid w:val="000B396A"/>
    <w:rsid w:val="000B6B2B"/>
    <w:rsid w:val="000C029B"/>
    <w:rsid w:val="000C072B"/>
    <w:rsid w:val="000C108B"/>
    <w:rsid w:val="000C15AE"/>
    <w:rsid w:val="000C1BF7"/>
    <w:rsid w:val="000C2542"/>
    <w:rsid w:val="000C29A6"/>
    <w:rsid w:val="000C30AC"/>
    <w:rsid w:val="000C613E"/>
    <w:rsid w:val="000C68E0"/>
    <w:rsid w:val="000C6FE9"/>
    <w:rsid w:val="000C77E4"/>
    <w:rsid w:val="000D0C1A"/>
    <w:rsid w:val="000D208B"/>
    <w:rsid w:val="000D2557"/>
    <w:rsid w:val="000D3011"/>
    <w:rsid w:val="000D44BF"/>
    <w:rsid w:val="000D4A13"/>
    <w:rsid w:val="000D5AF8"/>
    <w:rsid w:val="000D5EEE"/>
    <w:rsid w:val="000D7F57"/>
    <w:rsid w:val="000E0C3B"/>
    <w:rsid w:val="000E1A78"/>
    <w:rsid w:val="000E1EA1"/>
    <w:rsid w:val="000E2442"/>
    <w:rsid w:val="000E3404"/>
    <w:rsid w:val="000E5685"/>
    <w:rsid w:val="000F02C1"/>
    <w:rsid w:val="000F276E"/>
    <w:rsid w:val="000F2895"/>
    <w:rsid w:val="000F3A61"/>
    <w:rsid w:val="000F56DE"/>
    <w:rsid w:val="000F5C37"/>
    <w:rsid w:val="000F62C9"/>
    <w:rsid w:val="000F6EE1"/>
    <w:rsid w:val="00101025"/>
    <w:rsid w:val="00101317"/>
    <w:rsid w:val="00101DC6"/>
    <w:rsid w:val="00104699"/>
    <w:rsid w:val="001058BE"/>
    <w:rsid w:val="00105CC5"/>
    <w:rsid w:val="00105E38"/>
    <w:rsid w:val="001062FD"/>
    <w:rsid w:val="00106B4E"/>
    <w:rsid w:val="0010712B"/>
    <w:rsid w:val="00107A46"/>
    <w:rsid w:val="00110F43"/>
    <w:rsid w:val="0011242E"/>
    <w:rsid w:val="0012177A"/>
    <w:rsid w:val="001224A1"/>
    <w:rsid w:val="00124F49"/>
    <w:rsid w:val="0012514C"/>
    <w:rsid w:val="00130909"/>
    <w:rsid w:val="0013208F"/>
    <w:rsid w:val="001337C3"/>
    <w:rsid w:val="00134185"/>
    <w:rsid w:val="00136E0E"/>
    <w:rsid w:val="001371FC"/>
    <w:rsid w:val="00141632"/>
    <w:rsid w:val="00143A43"/>
    <w:rsid w:val="00144578"/>
    <w:rsid w:val="00144722"/>
    <w:rsid w:val="00146CA8"/>
    <w:rsid w:val="00147990"/>
    <w:rsid w:val="00151EA1"/>
    <w:rsid w:val="001529C4"/>
    <w:rsid w:val="001544BC"/>
    <w:rsid w:val="0015765F"/>
    <w:rsid w:val="00162B90"/>
    <w:rsid w:val="001635BC"/>
    <w:rsid w:val="00167B41"/>
    <w:rsid w:val="00172EEF"/>
    <w:rsid w:val="00173736"/>
    <w:rsid w:val="00173F38"/>
    <w:rsid w:val="00174510"/>
    <w:rsid w:val="00174550"/>
    <w:rsid w:val="0017565A"/>
    <w:rsid w:val="00175E46"/>
    <w:rsid w:val="00176136"/>
    <w:rsid w:val="00177883"/>
    <w:rsid w:val="00180653"/>
    <w:rsid w:val="00180EF7"/>
    <w:rsid w:val="00181B16"/>
    <w:rsid w:val="00181E42"/>
    <w:rsid w:val="00182969"/>
    <w:rsid w:val="00185A61"/>
    <w:rsid w:val="00185D8A"/>
    <w:rsid w:val="00187E98"/>
    <w:rsid w:val="001915B4"/>
    <w:rsid w:val="00192C74"/>
    <w:rsid w:val="00194E8E"/>
    <w:rsid w:val="00194E94"/>
    <w:rsid w:val="00195853"/>
    <w:rsid w:val="001961C6"/>
    <w:rsid w:val="00197405"/>
    <w:rsid w:val="001A2558"/>
    <w:rsid w:val="001A77E3"/>
    <w:rsid w:val="001B0951"/>
    <w:rsid w:val="001B1183"/>
    <w:rsid w:val="001B23A4"/>
    <w:rsid w:val="001B3CEE"/>
    <w:rsid w:val="001B4076"/>
    <w:rsid w:val="001B5921"/>
    <w:rsid w:val="001C4D92"/>
    <w:rsid w:val="001C54D5"/>
    <w:rsid w:val="001C670D"/>
    <w:rsid w:val="001C6D6D"/>
    <w:rsid w:val="001C7013"/>
    <w:rsid w:val="001C7E58"/>
    <w:rsid w:val="001D0270"/>
    <w:rsid w:val="001D0661"/>
    <w:rsid w:val="001D1110"/>
    <w:rsid w:val="001D19BD"/>
    <w:rsid w:val="001D41DD"/>
    <w:rsid w:val="001D7915"/>
    <w:rsid w:val="001D7E32"/>
    <w:rsid w:val="001E03D1"/>
    <w:rsid w:val="001E666E"/>
    <w:rsid w:val="001E7C08"/>
    <w:rsid w:val="001F0126"/>
    <w:rsid w:val="001F09D3"/>
    <w:rsid w:val="001F0B2D"/>
    <w:rsid w:val="001F4308"/>
    <w:rsid w:val="001F5E1B"/>
    <w:rsid w:val="001F7544"/>
    <w:rsid w:val="00200E1D"/>
    <w:rsid w:val="0020106C"/>
    <w:rsid w:val="002040AE"/>
    <w:rsid w:val="00204839"/>
    <w:rsid w:val="002063C5"/>
    <w:rsid w:val="00210CB0"/>
    <w:rsid w:val="002127C3"/>
    <w:rsid w:val="00213B95"/>
    <w:rsid w:val="00214097"/>
    <w:rsid w:val="00220CC9"/>
    <w:rsid w:val="00221261"/>
    <w:rsid w:val="0022343E"/>
    <w:rsid w:val="00226DB1"/>
    <w:rsid w:val="00232A41"/>
    <w:rsid w:val="0023397A"/>
    <w:rsid w:val="00233A47"/>
    <w:rsid w:val="00233EDF"/>
    <w:rsid w:val="002345BE"/>
    <w:rsid w:val="00234B71"/>
    <w:rsid w:val="00234FB2"/>
    <w:rsid w:val="00237A19"/>
    <w:rsid w:val="00237D15"/>
    <w:rsid w:val="002429A3"/>
    <w:rsid w:val="002431E2"/>
    <w:rsid w:val="00243CB5"/>
    <w:rsid w:val="002443AC"/>
    <w:rsid w:val="00245CBE"/>
    <w:rsid w:val="00250C22"/>
    <w:rsid w:val="00250C48"/>
    <w:rsid w:val="00251514"/>
    <w:rsid w:val="00252EB5"/>
    <w:rsid w:val="002530B4"/>
    <w:rsid w:val="00253A92"/>
    <w:rsid w:val="00253E6F"/>
    <w:rsid w:val="002551C6"/>
    <w:rsid w:val="0025573F"/>
    <w:rsid w:val="00256F5D"/>
    <w:rsid w:val="00260915"/>
    <w:rsid w:val="00260E51"/>
    <w:rsid w:val="00260F87"/>
    <w:rsid w:val="00261FC4"/>
    <w:rsid w:val="00264A1F"/>
    <w:rsid w:val="00265B9D"/>
    <w:rsid w:val="002713B7"/>
    <w:rsid w:val="0027201A"/>
    <w:rsid w:val="00274483"/>
    <w:rsid w:val="00276574"/>
    <w:rsid w:val="00277AA8"/>
    <w:rsid w:val="00280CDF"/>
    <w:rsid w:val="002821A7"/>
    <w:rsid w:val="002824B2"/>
    <w:rsid w:val="00282751"/>
    <w:rsid w:val="0028488F"/>
    <w:rsid w:val="00287E16"/>
    <w:rsid w:val="00292C7B"/>
    <w:rsid w:val="0029468F"/>
    <w:rsid w:val="002949A5"/>
    <w:rsid w:val="00295801"/>
    <w:rsid w:val="0029696F"/>
    <w:rsid w:val="002969A8"/>
    <w:rsid w:val="00296A12"/>
    <w:rsid w:val="00297AAC"/>
    <w:rsid w:val="00297F5C"/>
    <w:rsid w:val="002A1BF8"/>
    <w:rsid w:val="002A1C72"/>
    <w:rsid w:val="002A2773"/>
    <w:rsid w:val="002B5F3C"/>
    <w:rsid w:val="002B699B"/>
    <w:rsid w:val="002B6B23"/>
    <w:rsid w:val="002B74BD"/>
    <w:rsid w:val="002C121A"/>
    <w:rsid w:val="002C186D"/>
    <w:rsid w:val="002C1993"/>
    <w:rsid w:val="002C3389"/>
    <w:rsid w:val="002C338F"/>
    <w:rsid w:val="002C555E"/>
    <w:rsid w:val="002C576F"/>
    <w:rsid w:val="002C67E7"/>
    <w:rsid w:val="002C7DDD"/>
    <w:rsid w:val="002D065F"/>
    <w:rsid w:val="002D2AA8"/>
    <w:rsid w:val="002D3DD7"/>
    <w:rsid w:val="002D6041"/>
    <w:rsid w:val="002E0951"/>
    <w:rsid w:val="002E0BB3"/>
    <w:rsid w:val="002E1B58"/>
    <w:rsid w:val="002E2C2F"/>
    <w:rsid w:val="002E5863"/>
    <w:rsid w:val="002E589B"/>
    <w:rsid w:val="002E6B80"/>
    <w:rsid w:val="002E7668"/>
    <w:rsid w:val="002F0145"/>
    <w:rsid w:val="002F02DD"/>
    <w:rsid w:val="002F08BA"/>
    <w:rsid w:val="002F2213"/>
    <w:rsid w:val="002F3198"/>
    <w:rsid w:val="002F50A1"/>
    <w:rsid w:val="002F58AD"/>
    <w:rsid w:val="0030036D"/>
    <w:rsid w:val="00300691"/>
    <w:rsid w:val="003007A5"/>
    <w:rsid w:val="00300F92"/>
    <w:rsid w:val="003011B5"/>
    <w:rsid w:val="0030125D"/>
    <w:rsid w:val="00301691"/>
    <w:rsid w:val="00301F80"/>
    <w:rsid w:val="00303D42"/>
    <w:rsid w:val="003042B1"/>
    <w:rsid w:val="00307F11"/>
    <w:rsid w:val="00311401"/>
    <w:rsid w:val="00311B23"/>
    <w:rsid w:val="00314FB7"/>
    <w:rsid w:val="00315D50"/>
    <w:rsid w:val="0032195C"/>
    <w:rsid w:val="00322C0C"/>
    <w:rsid w:val="00324821"/>
    <w:rsid w:val="00324A2A"/>
    <w:rsid w:val="00324A5F"/>
    <w:rsid w:val="00325473"/>
    <w:rsid w:val="003315C7"/>
    <w:rsid w:val="003354FA"/>
    <w:rsid w:val="003368F4"/>
    <w:rsid w:val="003377FD"/>
    <w:rsid w:val="003411CF"/>
    <w:rsid w:val="00341632"/>
    <w:rsid w:val="00342371"/>
    <w:rsid w:val="0034265F"/>
    <w:rsid w:val="00342E14"/>
    <w:rsid w:val="00345FF1"/>
    <w:rsid w:val="00350B5F"/>
    <w:rsid w:val="0035230B"/>
    <w:rsid w:val="00357B6B"/>
    <w:rsid w:val="00360753"/>
    <w:rsid w:val="003640A4"/>
    <w:rsid w:val="003640AE"/>
    <w:rsid w:val="0036418D"/>
    <w:rsid w:val="00366885"/>
    <w:rsid w:val="00370165"/>
    <w:rsid w:val="00372B3A"/>
    <w:rsid w:val="003738FC"/>
    <w:rsid w:val="00375429"/>
    <w:rsid w:val="0037779B"/>
    <w:rsid w:val="003779AD"/>
    <w:rsid w:val="003803B2"/>
    <w:rsid w:val="003818C0"/>
    <w:rsid w:val="003854AC"/>
    <w:rsid w:val="00386192"/>
    <w:rsid w:val="003873A1"/>
    <w:rsid w:val="0038795E"/>
    <w:rsid w:val="00390399"/>
    <w:rsid w:val="00390F6F"/>
    <w:rsid w:val="0039128A"/>
    <w:rsid w:val="003922A0"/>
    <w:rsid w:val="00392A4D"/>
    <w:rsid w:val="003931A2"/>
    <w:rsid w:val="00397783"/>
    <w:rsid w:val="00397FCC"/>
    <w:rsid w:val="003A04FD"/>
    <w:rsid w:val="003A1653"/>
    <w:rsid w:val="003A3B29"/>
    <w:rsid w:val="003A3DA6"/>
    <w:rsid w:val="003A4533"/>
    <w:rsid w:val="003A4B6F"/>
    <w:rsid w:val="003A52AF"/>
    <w:rsid w:val="003A6E96"/>
    <w:rsid w:val="003B1CFC"/>
    <w:rsid w:val="003B3601"/>
    <w:rsid w:val="003B43B7"/>
    <w:rsid w:val="003B5ACE"/>
    <w:rsid w:val="003B6D59"/>
    <w:rsid w:val="003C156E"/>
    <w:rsid w:val="003C1630"/>
    <w:rsid w:val="003C1D64"/>
    <w:rsid w:val="003C44FC"/>
    <w:rsid w:val="003C606B"/>
    <w:rsid w:val="003D19BB"/>
    <w:rsid w:val="003D22AB"/>
    <w:rsid w:val="003D362F"/>
    <w:rsid w:val="003D4568"/>
    <w:rsid w:val="003D4979"/>
    <w:rsid w:val="003D760A"/>
    <w:rsid w:val="003D77B6"/>
    <w:rsid w:val="003E147C"/>
    <w:rsid w:val="003E1BB5"/>
    <w:rsid w:val="003E2A2B"/>
    <w:rsid w:val="003E37B3"/>
    <w:rsid w:val="003E45C8"/>
    <w:rsid w:val="003E4F33"/>
    <w:rsid w:val="003E71F3"/>
    <w:rsid w:val="003E76B8"/>
    <w:rsid w:val="003F07B0"/>
    <w:rsid w:val="003F1854"/>
    <w:rsid w:val="003F1E4F"/>
    <w:rsid w:val="003F3AD0"/>
    <w:rsid w:val="003F79FB"/>
    <w:rsid w:val="0040143A"/>
    <w:rsid w:val="00406885"/>
    <w:rsid w:val="00412765"/>
    <w:rsid w:val="00412C9D"/>
    <w:rsid w:val="00414F14"/>
    <w:rsid w:val="004154E6"/>
    <w:rsid w:val="004179E3"/>
    <w:rsid w:val="00420B6D"/>
    <w:rsid w:val="004214FA"/>
    <w:rsid w:val="00421E6E"/>
    <w:rsid w:val="00421F62"/>
    <w:rsid w:val="00423373"/>
    <w:rsid w:val="0042520D"/>
    <w:rsid w:val="00425904"/>
    <w:rsid w:val="0042636D"/>
    <w:rsid w:val="004311EE"/>
    <w:rsid w:val="004325FF"/>
    <w:rsid w:val="0043401E"/>
    <w:rsid w:val="0043756E"/>
    <w:rsid w:val="0044018A"/>
    <w:rsid w:val="004406D7"/>
    <w:rsid w:val="004412C8"/>
    <w:rsid w:val="00441D73"/>
    <w:rsid w:val="00441D9F"/>
    <w:rsid w:val="00442602"/>
    <w:rsid w:val="00442C9C"/>
    <w:rsid w:val="0044377F"/>
    <w:rsid w:val="0044639C"/>
    <w:rsid w:val="00453208"/>
    <w:rsid w:val="00453AD1"/>
    <w:rsid w:val="00454D06"/>
    <w:rsid w:val="00455A08"/>
    <w:rsid w:val="00460295"/>
    <w:rsid w:val="00462E2C"/>
    <w:rsid w:val="00463F43"/>
    <w:rsid w:val="004654A3"/>
    <w:rsid w:val="00467049"/>
    <w:rsid w:val="004674C0"/>
    <w:rsid w:val="004677B1"/>
    <w:rsid w:val="004703D0"/>
    <w:rsid w:val="00473A91"/>
    <w:rsid w:val="00474A42"/>
    <w:rsid w:val="00474C66"/>
    <w:rsid w:val="00475D8B"/>
    <w:rsid w:val="00476B66"/>
    <w:rsid w:val="00477078"/>
    <w:rsid w:val="00477D39"/>
    <w:rsid w:val="00480C27"/>
    <w:rsid w:val="00480CD1"/>
    <w:rsid w:val="00481FAA"/>
    <w:rsid w:val="00483837"/>
    <w:rsid w:val="004855A5"/>
    <w:rsid w:val="00485EEE"/>
    <w:rsid w:val="00490D17"/>
    <w:rsid w:val="00492C4A"/>
    <w:rsid w:val="00492D4E"/>
    <w:rsid w:val="00493EF7"/>
    <w:rsid w:val="0049457F"/>
    <w:rsid w:val="004949C6"/>
    <w:rsid w:val="00496830"/>
    <w:rsid w:val="00496CB3"/>
    <w:rsid w:val="0049744C"/>
    <w:rsid w:val="00497E32"/>
    <w:rsid w:val="004A09F9"/>
    <w:rsid w:val="004A1776"/>
    <w:rsid w:val="004A1C11"/>
    <w:rsid w:val="004A2AAD"/>
    <w:rsid w:val="004A2F24"/>
    <w:rsid w:val="004A3951"/>
    <w:rsid w:val="004A3AFB"/>
    <w:rsid w:val="004A67B5"/>
    <w:rsid w:val="004A6BDA"/>
    <w:rsid w:val="004B0102"/>
    <w:rsid w:val="004B13E0"/>
    <w:rsid w:val="004B1CF3"/>
    <w:rsid w:val="004B2015"/>
    <w:rsid w:val="004B2278"/>
    <w:rsid w:val="004B2933"/>
    <w:rsid w:val="004B3AC0"/>
    <w:rsid w:val="004B4280"/>
    <w:rsid w:val="004B4C5C"/>
    <w:rsid w:val="004B4FB7"/>
    <w:rsid w:val="004B5469"/>
    <w:rsid w:val="004B6144"/>
    <w:rsid w:val="004B66FD"/>
    <w:rsid w:val="004C056C"/>
    <w:rsid w:val="004C0F39"/>
    <w:rsid w:val="004C5A28"/>
    <w:rsid w:val="004C7540"/>
    <w:rsid w:val="004D0ECD"/>
    <w:rsid w:val="004D1FD7"/>
    <w:rsid w:val="004D2378"/>
    <w:rsid w:val="004D4E57"/>
    <w:rsid w:val="004D5237"/>
    <w:rsid w:val="004D5711"/>
    <w:rsid w:val="004D6422"/>
    <w:rsid w:val="004E132A"/>
    <w:rsid w:val="004E41A1"/>
    <w:rsid w:val="004E46FC"/>
    <w:rsid w:val="004E5FCF"/>
    <w:rsid w:val="004E70C4"/>
    <w:rsid w:val="004E7376"/>
    <w:rsid w:val="004E764C"/>
    <w:rsid w:val="004F0FA3"/>
    <w:rsid w:val="004F2C34"/>
    <w:rsid w:val="004F5B4B"/>
    <w:rsid w:val="004F7F0C"/>
    <w:rsid w:val="005019A1"/>
    <w:rsid w:val="0050249C"/>
    <w:rsid w:val="005046F0"/>
    <w:rsid w:val="00504C30"/>
    <w:rsid w:val="0050546E"/>
    <w:rsid w:val="005056B6"/>
    <w:rsid w:val="005071F9"/>
    <w:rsid w:val="00511067"/>
    <w:rsid w:val="005121D6"/>
    <w:rsid w:val="00512652"/>
    <w:rsid w:val="00513BEE"/>
    <w:rsid w:val="0051501D"/>
    <w:rsid w:val="00515AAB"/>
    <w:rsid w:val="0051738F"/>
    <w:rsid w:val="00517DA9"/>
    <w:rsid w:val="005206B4"/>
    <w:rsid w:val="00520BF0"/>
    <w:rsid w:val="005247A4"/>
    <w:rsid w:val="00525675"/>
    <w:rsid w:val="005262B2"/>
    <w:rsid w:val="00526E96"/>
    <w:rsid w:val="005314FC"/>
    <w:rsid w:val="005338FC"/>
    <w:rsid w:val="00533CDE"/>
    <w:rsid w:val="005374DE"/>
    <w:rsid w:val="00537B33"/>
    <w:rsid w:val="00537BB0"/>
    <w:rsid w:val="005403A6"/>
    <w:rsid w:val="00541850"/>
    <w:rsid w:val="00544149"/>
    <w:rsid w:val="00544543"/>
    <w:rsid w:val="005447A4"/>
    <w:rsid w:val="005450EF"/>
    <w:rsid w:val="00545355"/>
    <w:rsid w:val="00546A76"/>
    <w:rsid w:val="00546C1E"/>
    <w:rsid w:val="00547513"/>
    <w:rsid w:val="00547613"/>
    <w:rsid w:val="005509A4"/>
    <w:rsid w:val="00550EF3"/>
    <w:rsid w:val="0055112E"/>
    <w:rsid w:val="00551F2E"/>
    <w:rsid w:val="00552BED"/>
    <w:rsid w:val="00555B47"/>
    <w:rsid w:val="00557ACD"/>
    <w:rsid w:val="00561F67"/>
    <w:rsid w:val="00562427"/>
    <w:rsid w:val="005626A8"/>
    <w:rsid w:val="00562A5A"/>
    <w:rsid w:val="00563FEC"/>
    <w:rsid w:val="0056752D"/>
    <w:rsid w:val="00570B35"/>
    <w:rsid w:val="00570D07"/>
    <w:rsid w:val="00571F78"/>
    <w:rsid w:val="00573EAD"/>
    <w:rsid w:val="005744B1"/>
    <w:rsid w:val="00574B6C"/>
    <w:rsid w:val="00574D4C"/>
    <w:rsid w:val="00575BEB"/>
    <w:rsid w:val="005762C8"/>
    <w:rsid w:val="00576E76"/>
    <w:rsid w:val="00577073"/>
    <w:rsid w:val="00584EBB"/>
    <w:rsid w:val="005856C8"/>
    <w:rsid w:val="00586087"/>
    <w:rsid w:val="005864B7"/>
    <w:rsid w:val="005879F5"/>
    <w:rsid w:val="00587B58"/>
    <w:rsid w:val="00587DCC"/>
    <w:rsid w:val="00587E82"/>
    <w:rsid w:val="005917AC"/>
    <w:rsid w:val="00592402"/>
    <w:rsid w:val="00592510"/>
    <w:rsid w:val="00593E05"/>
    <w:rsid w:val="00594B4F"/>
    <w:rsid w:val="00595847"/>
    <w:rsid w:val="005960F9"/>
    <w:rsid w:val="0059694D"/>
    <w:rsid w:val="00596A47"/>
    <w:rsid w:val="00597045"/>
    <w:rsid w:val="005A0BBE"/>
    <w:rsid w:val="005A2839"/>
    <w:rsid w:val="005A2F73"/>
    <w:rsid w:val="005A6CAB"/>
    <w:rsid w:val="005B050E"/>
    <w:rsid w:val="005B08B3"/>
    <w:rsid w:val="005B0A8C"/>
    <w:rsid w:val="005B1ED5"/>
    <w:rsid w:val="005B48DC"/>
    <w:rsid w:val="005B79A1"/>
    <w:rsid w:val="005C1481"/>
    <w:rsid w:val="005C2364"/>
    <w:rsid w:val="005C43D6"/>
    <w:rsid w:val="005C70DF"/>
    <w:rsid w:val="005C7867"/>
    <w:rsid w:val="005C7B7D"/>
    <w:rsid w:val="005D48F1"/>
    <w:rsid w:val="005D4ED4"/>
    <w:rsid w:val="005D58E2"/>
    <w:rsid w:val="005D5D3C"/>
    <w:rsid w:val="005D619B"/>
    <w:rsid w:val="005E0367"/>
    <w:rsid w:val="005E1534"/>
    <w:rsid w:val="005E2C1F"/>
    <w:rsid w:val="005E4E09"/>
    <w:rsid w:val="005E523F"/>
    <w:rsid w:val="005E6FEF"/>
    <w:rsid w:val="005E7CA0"/>
    <w:rsid w:val="005F00E2"/>
    <w:rsid w:val="005F0B1F"/>
    <w:rsid w:val="005F17DE"/>
    <w:rsid w:val="005F1F80"/>
    <w:rsid w:val="005F457D"/>
    <w:rsid w:val="005F5161"/>
    <w:rsid w:val="005F62FC"/>
    <w:rsid w:val="005F7C6F"/>
    <w:rsid w:val="00600466"/>
    <w:rsid w:val="00601DF1"/>
    <w:rsid w:val="006027A7"/>
    <w:rsid w:val="00603CD7"/>
    <w:rsid w:val="0060444F"/>
    <w:rsid w:val="0060473B"/>
    <w:rsid w:val="00606100"/>
    <w:rsid w:val="00607E39"/>
    <w:rsid w:val="00611D8F"/>
    <w:rsid w:val="00612D32"/>
    <w:rsid w:val="006136E2"/>
    <w:rsid w:val="00613D0D"/>
    <w:rsid w:val="0061464D"/>
    <w:rsid w:val="00616948"/>
    <w:rsid w:val="00617BC6"/>
    <w:rsid w:val="0062195D"/>
    <w:rsid w:val="0062210C"/>
    <w:rsid w:val="006233F9"/>
    <w:rsid w:val="00625CFC"/>
    <w:rsid w:val="006265CA"/>
    <w:rsid w:val="00627D82"/>
    <w:rsid w:val="00630C15"/>
    <w:rsid w:val="0063164A"/>
    <w:rsid w:val="00631C8A"/>
    <w:rsid w:val="006329AE"/>
    <w:rsid w:val="00634D79"/>
    <w:rsid w:val="00634E96"/>
    <w:rsid w:val="00637A14"/>
    <w:rsid w:val="00640DD8"/>
    <w:rsid w:val="006439BE"/>
    <w:rsid w:val="00644DAA"/>
    <w:rsid w:val="00645D34"/>
    <w:rsid w:val="00646158"/>
    <w:rsid w:val="0065136B"/>
    <w:rsid w:val="006533E6"/>
    <w:rsid w:val="00653416"/>
    <w:rsid w:val="00655627"/>
    <w:rsid w:val="006557FA"/>
    <w:rsid w:val="00656040"/>
    <w:rsid w:val="00660BB9"/>
    <w:rsid w:val="00662252"/>
    <w:rsid w:val="006633FF"/>
    <w:rsid w:val="006669B5"/>
    <w:rsid w:val="00666B70"/>
    <w:rsid w:val="00672BA7"/>
    <w:rsid w:val="006745DC"/>
    <w:rsid w:val="00675949"/>
    <w:rsid w:val="0067644B"/>
    <w:rsid w:val="00677A82"/>
    <w:rsid w:val="006804BC"/>
    <w:rsid w:val="00680852"/>
    <w:rsid w:val="0068231A"/>
    <w:rsid w:val="0068355D"/>
    <w:rsid w:val="006854DA"/>
    <w:rsid w:val="006859FA"/>
    <w:rsid w:val="00686E90"/>
    <w:rsid w:val="00687931"/>
    <w:rsid w:val="0069321E"/>
    <w:rsid w:val="006A373A"/>
    <w:rsid w:val="006A4B4D"/>
    <w:rsid w:val="006A51C8"/>
    <w:rsid w:val="006A52C2"/>
    <w:rsid w:val="006A58D5"/>
    <w:rsid w:val="006A65BC"/>
    <w:rsid w:val="006A6616"/>
    <w:rsid w:val="006A6B15"/>
    <w:rsid w:val="006A7A32"/>
    <w:rsid w:val="006B09F6"/>
    <w:rsid w:val="006B35E5"/>
    <w:rsid w:val="006B369B"/>
    <w:rsid w:val="006B41EA"/>
    <w:rsid w:val="006B7B1F"/>
    <w:rsid w:val="006B7F09"/>
    <w:rsid w:val="006B7F18"/>
    <w:rsid w:val="006C1720"/>
    <w:rsid w:val="006C1E1E"/>
    <w:rsid w:val="006C2D19"/>
    <w:rsid w:val="006C50B1"/>
    <w:rsid w:val="006C53A7"/>
    <w:rsid w:val="006C57E9"/>
    <w:rsid w:val="006C6FB6"/>
    <w:rsid w:val="006D3C9A"/>
    <w:rsid w:val="006D58D8"/>
    <w:rsid w:val="006D5B94"/>
    <w:rsid w:val="006D6003"/>
    <w:rsid w:val="006D644E"/>
    <w:rsid w:val="006D748E"/>
    <w:rsid w:val="006E0C86"/>
    <w:rsid w:val="006E12B1"/>
    <w:rsid w:val="006E164F"/>
    <w:rsid w:val="006E1ACD"/>
    <w:rsid w:val="006E1C28"/>
    <w:rsid w:val="006E1EEF"/>
    <w:rsid w:val="006F1329"/>
    <w:rsid w:val="006F2C8B"/>
    <w:rsid w:val="006F370E"/>
    <w:rsid w:val="006F6119"/>
    <w:rsid w:val="00701AB1"/>
    <w:rsid w:val="00702278"/>
    <w:rsid w:val="00703B35"/>
    <w:rsid w:val="00704B30"/>
    <w:rsid w:val="0071184E"/>
    <w:rsid w:val="007143CB"/>
    <w:rsid w:val="00717F82"/>
    <w:rsid w:val="007215F2"/>
    <w:rsid w:val="007247A9"/>
    <w:rsid w:val="00731690"/>
    <w:rsid w:val="00733288"/>
    <w:rsid w:val="00734EB8"/>
    <w:rsid w:val="0074088F"/>
    <w:rsid w:val="00742D92"/>
    <w:rsid w:val="00744093"/>
    <w:rsid w:val="00744F35"/>
    <w:rsid w:val="0074524A"/>
    <w:rsid w:val="00747E24"/>
    <w:rsid w:val="007506F2"/>
    <w:rsid w:val="00751886"/>
    <w:rsid w:val="00752D77"/>
    <w:rsid w:val="00754225"/>
    <w:rsid w:val="0075516F"/>
    <w:rsid w:val="00757052"/>
    <w:rsid w:val="007570FB"/>
    <w:rsid w:val="0075776A"/>
    <w:rsid w:val="0075797E"/>
    <w:rsid w:val="00761682"/>
    <w:rsid w:val="007618E6"/>
    <w:rsid w:val="00761BF9"/>
    <w:rsid w:val="00763C3C"/>
    <w:rsid w:val="00763CA9"/>
    <w:rsid w:val="007644CC"/>
    <w:rsid w:val="007660BE"/>
    <w:rsid w:val="007665B3"/>
    <w:rsid w:val="00766747"/>
    <w:rsid w:val="007708AF"/>
    <w:rsid w:val="00770C94"/>
    <w:rsid w:val="007726D2"/>
    <w:rsid w:val="00772920"/>
    <w:rsid w:val="00777D4F"/>
    <w:rsid w:val="00777F9D"/>
    <w:rsid w:val="00780EB7"/>
    <w:rsid w:val="00781A92"/>
    <w:rsid w:val="00784AEF"/>
    <w:rsid w:val="007928AC"/>
    <w:rsid w:val="00795CAE"/>
    <w:rsid w:val="007A0CF5"/>
    <w:rsid w:val="007A3A75"/>
    <w:rsid w:val="007A3AAC"/>
    <w:rsid w:val="007A3C07"/>
    <w:rsid w:val="007A5BE7"/>
    <w:rsid w:val="007A5D1B"/>
    <w:rsid w:val="007A6A4A"/>
    <w:rsid w:val="007A6E51"/>
    <w:rsid w:val="007A7E04"/>
    <w:rsid w:val="007B1DAE"/>
    <w:rsid w:val="007B226C"/>
    <w:rsid w:val="007B3BFD"/>
    <w:rsid w:val="007B3FC0"/>
    <w:rsid w:val="007B4041"/>
    <w:rsid w:val="007B51EA"/>
    <w:rsid w:val="007B6779"/>
    <w:rsid w:val="007C190C"/>
    <w:rsid w:val="007C1F7D"/>
    <w:rsid w:val="007C28F4"/>
    <w:rsid w:val="007C312C"/>
    <w:rsid w:val="007C45AD"/>
    <w:rsid w:val="007C53F8"/>
    <w:rsid w:val="007C6984"/>
    <w:rsid w:val="007D0A39"/>
    <w:rsid w:val="007D10A5"/>
    <w:rsid w:val="007D1217"/>
    <w:rsid w:val="007D19CB"/>
    <w:rsid w:val="007D4203"/>
    <w:rsid w:val="007D65F6"/>
    <w:rsid w:val="007D671B"/>
    <w:rsid w:val="007D759E"/>
    <w:rsid w:val="007E1C45"/>
    <w:rsid w:val="007E3D63"/>
    <w:rsid w:val="007E406C"/>
    <w:rsid w:val="007E49E2"/>
    <w:rsid w:val="007E4B64"/>
    <w:rsid w:val="007E50DB"/>
    <w:rsid w:val="007E5EAC"/>
    <w:rsid w:val="007E61F7"/>
    <w:rsid w:val="007E6E3B"/>
    <w:rsid w:val="007E710B"/>
    <w:rsid w:val="007E7AB2"/>
    <w:rsid w:val="007F08F3"/>
    <w:rsid w:val="007F0D39"/>
    <w:rsid w:val="007F1109"/>
    <w:rsid w:val="007F1205"/>
    <w:rsid w:val="007F2F8C"/>
    <w:rsid w:val="007F3B29"/>
    <w:rsid w:val="007F6A8B"/>
    <w:rsid w:val="007F7664"/>
    <w:rsid w:val="0080091B"/>
    <w:rsid w:val="00800EAA"/>
    <w:rsid w:val="008013E9"/>
    <w:rsid w:val="00802E51"/>
    <w:rsid w:val="00802E92"/>
    <w:rsid w:val="008030C1"/>
    <w:rsid w:val="00804BB3"/>
    <w:rsid w:val="00805B19"/>
    <w:rsid w:val="008074D3"/>
    <w:rsid w:val="008109AF"/>
    <w:rsid w:val="0081201C"/>
    <w:rsid w:val="00813615"/>
    <w:rsid w:val="00813FEC"/>
    <w:rsid w:val="00814686"/>
    <w:rsid w:val="00817E02"/>
    <w:rsid w:val="00821413"/>
    <w:rsid w:val="00823CCF"/>
    <w:rsid w:val="0082746C"/>
    <w:rsid w:val="00827BF4"/>
    <w:rsid w:val="00827F11"/>
    <w:rsid w:val="008303B8"/>
    <w:rsid w:val="00831422"/>
    <w:rsid w:val="008314A4"/>
    <w:rsid w:val="008333AA"/>
    <w:rsid w:val="00833537"/>
    <w:rsid w:val="0083366A"/>
    <w:rsid w:val="00834A1C"/>
    <w:rsid w:val="00841B22"/>
    <w:rsid w:val="0084238D"/>
    <w:rsid w:val="008423E1"/>
    <w:rsid w:val="00842E63"/>
    <w:rsid w:val="0084470E"/>
    <w:rsid w:val="0084482C"/>
    <w:rsid w:val="00844A50"/>
    <w:rsid w:val="00847328"/>
    <w:rsid w:val="00852333"/>
    <w:rsid w:val="008523F7"/>
    <w:rsid w:val="0085435F"/>
    <w:rsid w:val="00856DB0"/>
    <w:rsid w:val="00857DC5"/>
    <w:rsid w:val="008617A1"/>
    <w:rsid w:val="00863F8B"/>
    <w:rsid w:val="008641E0"/>
    <w:rsid w:val="00864F43"/>
    <w:rsid w:val="00871CA7"/>
    <w:rsid w:val="0087335E"/>
    <w:rsid w:val="00873730"/>
    <w:rsid w:val="008750AA"/>
    <w:rsid w:val="00875EF3"/>
    <w:rsid w:val="008760A7"/>
    <w:rsid w:val="0087637C"/>
    <w:rsid w:val="008805E5"/>
    <w:rsid w:val="008808A0"/>
    <w:rsid w:val="00882795"/>
    <w:rsid w:val="0088438D"/>
    <w:rsid w:val="00884F72"/>
    <w:rsid w:val="00885E74"/>
    <w:rsid w:val="00886D65"/>
    <w:rsid w:val="00890C87"/>
    <w:rsid w:val="00895237"/>
    <w:rsid w:val="00895A6F"/>
    <w:rsid w:val="008A0D21"/>
    <w:rsid w:val="008A2789"/>
    <w:rsid w:val="008A588A"/>
    <w:rsid w:val="008B0E44"/>
    <w:rsid w:val="008B1478"/>
    <w:rsid w:val="008B2076"/>
    <w:rsid w:val="008B31B5"/>
    <w:rsid w:val="008B568D"/>
    <w:rsid w:val="008B6FA1"/>
    <w:rsid w:val="008B7358"/>
    <w:rsid w:val="008C0307"/>
    <w:rsid w:val="008C08E8"/>
    <w:rsid w:val="008C0965"/>
    <w:rsid w:val="008C0B59"/>
    <w:rsid w:val="008C124F"/>
    <w:rsid w:val="008C1684"/>
    <w:rsid w:val="008C27E0"/>
    <w:rsid w:val="008C5091"/>
    <w:rsid w:val="008C5528"/>
    <w:rsid w:val="008C770D"/>
    <w:rsid w:val="008D417C"/>
    <w:rsid w:val="008D507F"/>
    <w:rsid w:val="008D53E6"/>
    <w:rsid w:val="008D598A"/>
    <w:rsid w:val="008D6D69"/>
    <w:rsid w:val="008D70E5"/>
    <w:rsid w:val="008D7566"/>
    <w:rsid w:val="008D7AEC"/>
    <w:rsid w:val="008E3FDD"/>
    <w:rsid w:val="008E43E9"/>
    <w:rsid w:val="008E47DC"/>
    <w:rsid w:val="008E4C53"/>
    <w:rsid w:val="008E70CF"/>
    <w:rsid w:val="008E722E"/>
    <w:rsid w:val="008F0908"/>
    <w:rsid w:val="008F65B2"/>
    <w:rsid w:val="0090173B"/>
    <w:rsid w:val="00901BE3"/>
    <w:rsid w:val="00901F70"/>
    <w:rsid w:val="00903B3D"/>
    <w:rsid w:val="009043DC"/>
    <w:rsid w:val="00905B23"/>
    <w:rsid w:val="00910842"/>
    <w:rsid w:val="00912616"/>
    <w:rsid w:val="00912E2D"/>
    <w:rsid w:val="00912E75"/>
    <w:rsid w:val="00913109"/>
    <w:rsid w:val="00915B9D"/>
    <w:rsid w:val="00917ECA"/>
    <w:rsid w:val="00920734"/>
    <w:rsid w:val="009211CA"/>
    <w:rsid w:val="009213D0"/>
    <w:rsid w:val="009224AD"/>
    <w:rsid w:val="00925AEB"/>
    <w:rsid w:val="00925BB9"/>
    <w:rsid w:val="009260FD"/>
    <w:rsid w:val="00926D4F"/>
    <w:rsid w:val="00927AEE"/>
    <w:rsid w:val="00931F9E"/>
    <w:rsid w:val="009334B2"/>
    <w:rsid w:val="009342C6"/>
    <w:rsid w:val="00934613"/>
    <w:rsid w:val="00941B23"/>
    <w:rsid w:val="00942E73"/>
    <w:rsid w:val="009437C3"/>
    <w:rsid w:val="00943E38"/>
    <w:rsid w:val="009443F5"/>
    <w:rsid w:val="009448DC"/>
    <w:rsid w:val="009453ED"/>
    <w:rsid w:val="009469DB"/>
    <w:rsid w:val="0095453A"/>
    <w:rsid w:val="0095499B"/>
    <w:rsid w:val="009550F5"/>
    <w:rsid w:val="009552B0"/>
    <w:rsid w:val="00955D2F"/>
    <w:rsid w:val="00960196"/>
    <w:rsid w:val="00960DC6"/>
    <w:rsid w:val="00961045"/>
    <w:rsid w:val="00961A03"/>
    <w:rsid w:val="00961C68"/>
    <w:rsid w:val="00963F51"/>
    <w:rsid w:val="00965B41"/>
    <w:rsid w:val="00965F0A"/>
    <w:rsid w:val="00967D00"/>
    <w:rsid w:val="00967F6B"/>
    <w:rsid w:val="00970215"/>
    <w:rsid w:val="00972022"/>
    <w:rsid w:val="009721F7"/>
    <w:rsid w:val="009728E8"/>
    <w:rsid w:val="00974752"/>
    <w:rsid w:val="00980766"/>
    <w:rsid w:val="009807C3"/>
    <w:rsid w:val="00980FBB"/>
    <w:rsid w:val="009855FB"/>
    <w:rsid w:val="00985A54"/>
    <w:rsid w:val="00985D42"/>
    <w:rsid w:val="009902C5"/>
    <w:rsid w:val="00991029"/>
    <w:rsid w:val="009915A8"/>
    <w:rsid w:val="00991BE7"/>
    <w:rsid w:val="00992842"/>
    <w:rsid w:val="009A2BF7"/>
    <w:rsid w:val="009A4BA6"/>
    <w:rsid w:val="009A5934"/>
    <w:rsid w:val="009A69BD"/>
    <w:rsid w:val="009A6F26"/>
    <w:rsid w:val="009A7F86"/>
    <w:rsid w:val="009B12FF"/>
    <w:rsid w:val="009B1AA8"/>
    <w:rsid w:val="009B47BD"/>
    <w:rsid w:val="009B4EEC"/>
    <w:rsid w:val="009B7B51"/>
    <w:rsid w:val="009B7D73"/>
    <w:rsid w:val="009B7EE2"/>
    <w:rsid w:val="009C0769"/>
    <w:rsid w:val="009C0A2B"/>
    <w:rsid w:val="009C2F38"/>
    <w:rsid w:val="009C32F6"/>
    <w:rsid w:val="009C3ABE"/>
    <w:rsid w:val="009C780E"/>
    <w:rsid w:val="009C7A04"/>
    <w:rsid w:val="009C7FBD"/>
    <w:rsid w:val="009D01C7"/>
    <w:rsid w:val="009D2952"/>
    <w:rsid w:val="009D5034"/>
    <w:rsid w:val="009D76E5"/>
    <w:rsid w:val="009E184E"/>
    <w:rsid w:val="009E2236"/>
    <w:rsid w:val="009E634C"/>
    <w:rsid w:val="009F346B"/>
    <w:rsid w:val="009F44F8"/>
    <w:rsid w:val="009F5BA9"/>
    <w:rsid w:val="009F6ED9"/>
    <w:rsid w:val="00A00807"/>
    <w:rsid w:val="00A01209"/>
    <w:rsid w:val="00A026C3"/>
    <w:rsid w:val="00A02E0B"/>
    <w:rsid w:val="00A03BCD"/>
    <w:rsid w:val="00A0797B"/>
    <w:rsid w:val="00A07F44"/>
    <w:rsid w:val="00A10048"/>
    <w:rsid w:val="00A1341F"/>
    <w:rsid w:val="00A13D02"/>
    <w:rsid w:val="00A13F90"/>
    <w:rsid w:val="00A1419B"/>
    <w:rsid w:val="00A16DC5"/>
    <w:rsid w:val="00A177EF"/>
    <w:rsid w:val="00A200EE"/>
    <w:rsid w:val="00A20488"/>
    <w:rsid w:val="00A20B84"/>
    <w:rsid w:val="00A21679"/>
    <w:rsid w:val="00A216FC"/>
    <w:rsid w:val="00A221FE"/>
    <w:rsid w:val="00A22646"/>
    <w:rsid w:val="00A23E6A"/>
    <w:rsid w:val="00A246A0"/>
    <w:rsid w:val="00A24A38"/>
    <w:rsid w:val="00A24BDB"/>
    <w:rsid w:val="00A257D0"/>
    <w:rsid w:val="00A258F1"/>
    <w:rsid w:val="00A25E08"/>
    <w:rsid w:val="00A26880"/>
    <w:rsid w:val="00A27CE9"/>
    <w:rsid w:val="00A27E27"/>
    <w:rsid w:val="00A3235C"/>
    <w:rsid w:val="00A3411A"/>
    <w:rsid w:val="00A3437A"/>
    <w:rsid w:val="00A3792C"/>
    <w:rsid w:val="00A40A42"/>
    <w:rsid w:val="00A4226E"/>
    <w:rsid w:val="00A4263E"/>
    <w:rsid w:val="00A43946"/>
    <w:rsid w:val="00A43C6B"/>
    <w:rsid w:val="00A4426D"/>
    <w:rsid w:val="00A4492A"/>
    <w:rsid w:val="00A44C59"/>
    <w:rsid w:val="00A4570A"/>
    <w:rsid w:val="00A472F5"/>
    <w:rsid w:val="00A509C1"/>
    <w:rsid w:val="00A51769"/>
    <w:rsid w:val="00A54738"/>
    <w:rsid w:val="00A54D20"/>
    <w:rsid w:val="00A573A2"/>
    <w:rsid w:val="00A57CB7"/>
    <w:rsid w:val="00A61208"/>
    <w:rsid w:val="00A612C3"/>
    <w:rsid w:val="00A62C90"/>
    <w:rsid w:val="00A631CC"/>
    <w:rsid w:val="00A63415"/>
    <w:rsid w:val="00A6683D"/>
    <w:rsid w:val="00A6732F"/>
    <w:rsid w:val="00A67E9C"/>
    <w:rsid w:val="00A70121"/>
    <w:rsid w:val="00A70401"/>
    <w:rsid w:val="00A70711"/>
    <w:rsid w:val="00A7159A"/>
    <w:rsid w:val="00A71B85"/>
    <w:rsid w:val="00A739B9"/>
    <w:rsid w:val="00A73E32"/>
    <w:rsid w:val="00A810A9"/>
    <w:rsid w:val="00A8205F"/>
    <w:rsid w:val="00A83D0E"/>
    <w:rsid w:val="00A87436"/>
    <w:rsid w:val="00A877D4"/>
    <w:rsid w:val="00A91BEF"/>
    <w:rsid w:val="00A935C0"/>
    <w:rsid w:val="00A94C19"/>
    <w:rsid w:val="00A957AD"/>
    <w:rsid w:val="00A96CE9"/>
    <w:rsid w:val="00A9763A"/>
    <w:rsid w:val="00AA26B9"/>
    <w:rsid w:val="00AA7021"/>
    <w:rsid w:val="00AB180E"/>
    <w:rsid w:val="00AB1E23"/>
    <w:rsid w:val="00AB331E"/>
    <w:rsid w:val="00AB49D3"/>
    <w:rsid w:val="00AB7FD4"/>
    <w:rsid w:val="00AC0214"/>
    <w:rsid w:val="00AC0F1C"/>
    <w:rsid w:val="00AC2A8C"/>
    <w:rsid w:val="00AC3E91"/>
    <w:rsid w:val="00AC4FEB"/>
    <w:rsid w:val="00AC564D"/>
    <w:rsid w:val="00AC5EF2"/>
    <w:rsid w:val="00AC6897"/>
    <w:rsid w:val="00AC6A01"/>
    <w:rsid w:val="00AC707C"/>
    <w:rsid w:val="00AD0900"/>
    <w:rsid w:val="00AD10DE"/>
    <w:rsid w:val="00AD1897"/>
    <w:rsid w:val="00AD3419"/>
    <w:rsid w:val="00AD3570"/>
    <w:rsid w:val="00AE0251"/>
    <w:rsid w:val="00AE2F45"/>
    <w:rsid w:val="00AE4897"/>
    <w:rsid w:val="00AE5DB4"/>
    <w:rsid w:val="00AF6B7E"/>
    <w:rsid w:val="00AF70F7"/>
    <w:rsid w:val="00B007DB"/>
    <w:rsid w:val="00B01C27"/>
    <w:rsid w:val="00B02195"/>
    <w:rsid w:val="00B043AD"/>
    <w:rsid w:val="00B04E52"/>
    <w:rsid w:val="00B04F8B"/>
    <w:rsid w:val="00B05183"/>
    <w:rsid w:val="00B05E7B"/>
    <w:rsid w:val="00B10592"/>
    <w:rsid w:val="00B117A6"/>
    <w:rsid w:val="00B16A59"/>
    <w:rsid w:val="00B221DB"/>
    <w:rsid w:val="00B22718"/>
    <w:rsid w:val="00B231ED"/>
    <w:rsid w:val="00B24A2C"/>
    <w:rsid w:val="00B24A7B"/>
    <w:rsid w:val="00B24AF1"/>
    <w:rsid w:val="00B27B93"/>
    <w:rsid w:val="00B31D59"/>
    <w:rsid w:val="00B32C42"/>
    <w:rsid w:val="00B32D49"/>
    <w:rsid w:val="00B3454C"/>
    <w:rsid w:val="00B3503F"/>
    <w:rsid w:val="00B4167A"/>
    <w:rsid w:val="00B416AE"/>
    <w:rsid w:val="00B424E1"/>
    <w:rsid w:val="00B44311"/>
    <w:rsid w:val="00B50801"/>
    <w:rsid w:val="00B50AA8"/>
    <w:rsid w:val="00B53A9F"/>
    <w:rsid w:val="00B552BE"/>
    <w:rsid w:val="00B6008A"/>
    <w:rsid w:val="00B60E22"/>
    <w:rsid w:val="00B6148A"/>
    <w:rsid w:val="00B620DD"/>
    <w:rsid w:val="00B62C19"/>
    <w:rsid w:val="00B638EE"/>
    <w:rsid w:val="00B655ED"/>
    <w:rsid w:val="00B658A7"/>
    <w:rsid w:val="00B65E00"/>
    <w:rsid w:val="00B6652B"/>
    <w:rsid w:val="00B67DFB"/>
    <w:rsid w:val="00B70040"/>
    <w:rsid w:val="00B7019E"/>
    <w:rsid w:val="00B70E6D"/>
    <w:rsid w:val="00B7188C"/>
    <w:rsid w:val="00B72ED5"/>
    <w:rsid w:val="00B74D15"/>
    <w:rsid w:val="00B74FA6"/>
    <w:rsid w:val="00B76A1B"/>
    <w:rsid w:val="00B76BE8"/>
    <w:rsid w:val="00B77298"/>
    <w:rsid w:val="00B773B7"/>
    <w:rsid w:val="00B80252"/>
    <w:rsid w:val="00B8058E"/>
    <w:rsid w:val="00B818E8"/>
    <w:rsid w:val="00B82099"/>
    <w:rsid w:val="00B8602D"/>
    <w:rsid w:val="00B86B96"/>
    <w:rsid w:val="00B9015D"/>
    <w:rsid w:val="00B90CB5"/>
    <w:rsid w:val="00B91639"/>
    <w:rsid w:val="00B9292A"/>
    <w:rsid w:val="00B93E61"/>
    <w:rsid w:val="00B94835"/>
    <w:rsid w:val="00BA0DBB"/>
    <w:rsid w:val="00BA12CD"/>
    <w:rsid w:val="00BA1975"/>
    <w:rsid w:val="00BA24C4"/>
    <w:rsid w:val="00BA2E4B"/>
    <w:rsid w:val="00BA2FB3"/>
    <w:rsid w:val="00BA53AC"/>
    <w:rsid w:val="00BA5C9F"/>
    <w:rsid w:val="00BB13B5"/>
    <w:rsid w:val="00BB18DA"/>
    <w:rsid w:val="00BB1B0C"/>
    <w:rsid w:val="00BB36F1"/>
    <w:rsid w:val="00BB436A"/>
    <w:rsid w:val="00BB7359"/>
    <w:rsid w:val="00BC069C"/>
    <w:rsid w:val="00BC1518"/>
    <w:rsid w:val="00BC2935"/>
    <w:rsid w:val="00BC2EA8"/>
    <w:rsid w:val="00BC3407"/>
    <w:rsid w:val="00BC34FA"/>
    <w:rsid w:val="00BC37FE"/>
    <w:rsid w:val="00BC5221"/>
    <w:rsid w:val="00BC771A"/>
    <w:rsid w:val="00BC78AE"/>
    <w:rsid w:val="00BC7A2D"/>
    <w:rsid w:val="00BC7CC9"/>
    <w:rsid w:val="00BD2B6E"/>
    <w:rsid w:val="00BD3098"/>
    <w:rsid w:val="00BE03B1"/>
    <w:rsid w:val="00BE0A77"/>
    <w:rsid w:val="00BE1C96"/>
    <w:rsid w:val="00BE3DD6"/>
    <w:rsid w:val="00BE4165"/>
    <w:rsid w:val="00BE5CB8"/>
    <w:rsid w:val="00BF5421"/>
    <w:rsid w:val="00BF6437"/>
    <w:rsid w:val="00BF6BF8"/>
    <w:rsid w:val="00BF6DB4"/>
    <w:rsid w:val="00C00D4D"/>
    <w:rsid w:val="00C01991"/>
    <w:rsid w:val="00C019F0"/>
    <w:rsid w:val="00C01F22"/>
    <w:rsid w:val="00C05728"/>
    <w:rsid w:val="00C05D3A"/>
    <w:rsid w:val="00C06C4B"/>
    <w:rsid w:val="00C079C2"/>
    <w:rsid w:val="00C120B0"/>
    <w:rsid w:val="00C134F1"/>
    <w:rsid w:val="00C157DA"/>
    <w:rsid w:val="00C1775C"/>
    <w:rsid w:val="00C17C9A"/>
    <w:rsid w:val="00C209F1"/>
    <w:rsid w:val="00C23D7F"/>
    <w:rsid w:val="00C25E74"/>
    <w:rsid w:val="00C26D47"/>
    <w:rsid w:val="00C274BC"/>
    <w:rsid w:val="00C27BF4"/>
    <w:rsid w:val="00C323A9"/>
    <w:rsid w:val="00C32814"/>
    <w:rsid w:val="00C32B93"/>
    <w:rsid w:val="00C33309"/>
    <w:rsid w:val="00C361F0"/>
    <w:rsid w:val="00C40402"/>
    <w:rsid w:val="00C43B28"/>
    <w:rsid w:val="00C465F0"/>
    <w:rsid w:val="00C478E3"/>
    <w:rsid w:val="00C5303B"/>
    <w:rsid w:val="00C531D9"/>
    <w:rsid w:val="00C535DB"/>
    <w:rsid w:val="00C55207"/>
    <w:rsid w:val="00C554B0"/>
    <w:rsid w:val="00C5617B"/>
    <w:rsid w:val="00C65B50"/>
    <w:rsid w:val="00C674AD"/>
    <w:rsid w:val="00C732BE"/>
    <w:rsid w:val="00C7777F"/>
    <w:rsid w:val="00C77A00"/>
    <w:rsid w:val="00C809A5"/>
    <w:rsid w:val="00C81206"/>
    <w:rsid w:val="00C82C59"/>
    <w:rsid w:val="00C83674"/>
    <w:rsid w:val="00C83B64"/>
    <w:rsid w:val="00C84745"/>
    <w:rsid w:val="00C85D2E"/>
    <w:rsid w:val="00C869B4"/>
    <w:rsid w:val="00C91036"/>
    <w:rsid w:val="00C9243C"/>
    <w:rsid w:val="00C92D8C"/>
    <w:rsid w:val="00C92E72"/>
    <w:rsid w:val="00C93D65"/>
    <w:rsid w:val="00C93DEC"/>
    <w:rsid w:val="00C9404C"/>
    <w:rsid w:val="00C94235"/>
    <w:rsid w:val="00C95972"/>
    <w:rsid w:val="00C97114"/>
    <w:rsid w:val="00CA09A7"/>
    <w:rsid w:val="00CA23D0"/>
    <w:rsid w:val="00CA24E6"/>
    <w:rsid w:val="00CA3C74"/>
    <w:rsid w:val="00CA5DB2"/>
    <w:rsid w:val="00CB0504"/>
    <w:rsid w:val="00CB05DB"/>
    <w:rsid w:val="00CB0B1D"/>
    <w:rsid w:val="00CB2636"/>
    <w:rsid w:val="00CB6632"/>
    <w:rsid w:val="00CC1261"/>
    <w:rsid w:val="00CC3C9C"/>
    <w:rsid w:val="00CC3D21"/>
    <w:rsid w:val="00CC6249"/>
    <w:rsid w:val="00CC669B"/>
    <w:rsid w:val="00CD300B"/>
    <w:rsid w:val="00CD3D0C"/>
    <w:rsid w:val="00CD472F"/>
    <w:rsid w:val="00CD4E1D"/>
    <w:rsid w:val="00CE0580"/>
    <w:rsid w:val="00CE0D64"/>
    <w:rsid w:val="00CE1966"/>
    <w:rsid w:val="00CE2AB4"/>
    <w:rsid w:val="00CE40EF"/>
    <w:rsid w:val="00CE4FA5"/>
    <w:rsid w:val="00CE70BA"/>
    <w:rsid w:val="00CE72F7"/>
    <w:rsid w:val="00CE74BE"/>
    <w:rsid w:val="00CE7D2C"/>
    <w:rsid w:val="00CF0CD7"/>
    <w:rsid w:val="00CF24D2"/>
    <w:rsid w:val="00CF3874"/>
    <w:rsid w:val="00D010B0"/>
    <w:rsid w:val="00D01569"/>
    <w:rsid w:val="00D035CD"/>
    <w:rsid w:val="00D03C3E"/>
    <w:rsid w:val="00D04196"/>
    <w:rsid w:val="00D04861"/>
    <w:rsid w:val="00D05D11"/>
    <w:rsid w:val="00D0684A"/>
    <w:rsid w:val="00D1193D"/>
    <w:rsid w:val="00D11D1B"/>
    <w:rsid w:val="00D11ED0"/>
    <w:rsid w:val="00D124BE"/>
    <w:rsid w:val="00D12696"/>
    <w:rsid w:val="00D130C0"/>
    <w:rsid w:val="00D14970"/>
    <w:rsid w:val="00D1537F"/>
    <w:rsid w:val="00D16754"/>
    <w:rsid w:val="00D17029"/>
    <w:rsid w:val="00D17662"/>
    <w:rsid w:val="00D17839"/>
    <w:rsid w:val="00D217EA"/>
    <w:rsid w:val="00D22B04"/>
    <w:rsid w:val="00D23519"/>
    <w:rsid w:val="00D244DD"/>
    <w:rsid w:val="00D258FB"/>
    <w:rsid w:val="00D25E10"/>
    <w:rsid w:val="00D27095"/>
    <w:rsid w:val="00D32812"/>
    <w:rsid w:val="00D32B6A"/>
    <w:rsid w:val="00D32E25"/>
    <w:rsid w:val="00D339A9"/>
    <w:rsid w:val="00D37C27"/>
    <w:rsid w:val="00D407D1"/>
    <w:rsid w:val="00D41AF5"/>
    <w:rsid w:val="00D42339"/>
    <w:rsid w:val="00D42A0A"/>
    <w:rsid w:val="00D42D58"/>
    <w:rsid w:val="00D42DCD"/>
    <w:rsid w:val="00D437A8"/>
    <w:rsid w:val="00D45661"/>
    <w:rsid w:val="00D4787F"/>
    <w:rsid w:val="00D50E3D"/>
    <w:rsid w:val="00D512AD"/>
    <w:rsid w:val="00D520D8"/>
    <w:rsid w:val="00D650B1"/>
    <w:rsid w:val="00D65E26"/>
    <w:rsid w:val="00D66D76"/>
    <w:rsid w:val="00D71052"/>
    <w:rsid w:val="00D71CB3"/>
    <w:rsid w:val="00D73013"/>
    <w:rsid w:val="00D73B1B"/>
    <w:rsid w:val="00D748C1"/>
    <w:rsid w:val="00D75E97"/>
    <w:rsid w:val="00D767BB"/>
    <w:rsid w:val="00D8146A"/>
    <w:rsid w:val="00D858C5"/>
    <w:rsid w:val="00D85F48"/>
    <w:rsid w:val="00D900B6"/>
    <w:rsid w:val="00D90ACE"/>
    <w:rsid w:val="00D91547"/>
    <w:rsid w:val="00D9220C"/>
    <w:rsid w:val="00D92717"/>
    <w:rsid w:val="00D9468E"/>
    <w:rsid w:val="00D95669"/>
    <w:rsid w:val="00D9711C"/>
    <w:rsid w:val="00D97199"/>
    <w:rsid w:val="00DA02A7"/>
    <w:rsid w:val="00DA14E3"/>
    <w:rsid w:val="00DA1867"/>
    <w:rsid w:val="00DA26D6"/>
    <w:rsid w:val="00DB018C"/>
    <w:rsid w:val="00DB0B0B"/>
    <w:rsid w:val="00DB4901"/>
    <w:rsid w:val="00DB772B"/>
    <w:rsid w:val="00DC38B5"/>
    <w:rsid w:val="00DC5A2A"/>
    <w:rsid w:val="00DC754E"/>
    <w:rsid w:val="00DD02C6"/>
    <w:rsid w:val="00DD5856"/>
    <w:rsid w:val="00DD6728"/>
    <w:rsid w:val="00DE3982"/>
    <w:rsid w:val="00DE4740"/>
    <w:rsid w:val="00DE51C7"/>
    <w:rsid w:val="00DE7E57"/>
    <w:rsid w:val="00DF22AD"/>
    <w:rsid w:val="00DF25EF"/>
    <w:rsid w:val="00DF4698"/>
    <w:rsid w:val="00DF57EA"/>
    <w:rsid w:val="00DF6563"/>
    <w:rsid w:val="00E00624"/>
    <w:rsid w:val="00E00A25"/>
    <w:rsid w:val="00E00FCF"/>
    <w:rsid w:val="00E018DF"/>
    <w:rsid w:val="00E01EA8"/>
    <w:rsid w:val="00E02E87"/>
    <w:rsid w:val="00E04AE6"/>
    <w:rsid w:val="00E064F2"/>
    <w:rsid w:val="00E06CD5"/>
    <w:rsid w:val="00E1046C"/>
    <w:rsid w:val="00E10AF0"/>
    <w:rsid w:val="00E110EE"/>
    <w:rsid w:val="00E118BB"/>
    <w:rsid w:val="00E1220C"/>
    <w:rsid w:val="00E13D18"/>
    <w:rsid w:val="00E13F27"/>
    <w:rsid w:val="00E1501F"/>
    <w:rsid w:val="00E21353"/>
    <w:rsid w:val="00E2173F"/>
    <w:rsid w:val="00E23C89"/>
    <w:rsid w:val="00E26721"/>
    <w:rsid w:val="00E26EBF"/>
    <w:rsid w:val="00E304E4"/>
    <w:rsid w:val="00E30C9E"/>
    <w:rsid w:val="00E329FC"/>
    <w:rsid w:val="00E33FA5"/>
    <w:rsid w:val="00E343BC"/>
    <w:rsid w:val="00E35E3D"/>
    <w:rsid w:val="00E36790"/>
    <w:rsid w:val="00E3692A"/>
    <w:rsid w:val="00E415E2"/>
    <w:rsid w:val="00E41FED"/>
    <w:rsid w:val="00E42087"/>
    <w:rsid w:val="00E42184"/>
    <w:rsid w:val="00E42DF7"/>
    <w:rsid w:val="00E43C9C"/>
    <w:rsid w:val="00E45658"/>
    <w:rsid w:val="00E46AE4"/>
    <w:rsid w:val="00E474D2"/>
    <w:rsid w:val="00E514C3"/>
    <w:rsid w:val="00E515C4"/>
    <w:rsid w:val="00E51D74"/>
    <w:rsid w:val="00E5225A"/>
    <w:rsid w:val="00E5287F"/>
    <w:rsid w:val="00E52EAA"/>
    <w:rsid w:val="00E53684"/>
    <w:rsid w:val="00E56757"/>
    <w:rsid w:val="00E5699A"/>
    <w:rsid w:val="00E57065"/>
    <w:rsid w:val="00E572A0"/>
    <w:rsid w:val="00E574AC"/>
    <w:rsid w:val="00E61B88"/>
    <w:rsid w:val="00E62A42"/>
    <w:rsid w:val="00E62D08"/>
    <w:rsid w:val="00E62D3C"/>
    <w:rsid w:val="00E642D2"/>
    <w:rsid w:val="00E64D4E"/>
    <w:rsid w:val="00E66329"/>
    <w:rsid w:val="00E6653F"/>
    <w:rsid w:val="00E671CE"/>
    <w:rsid w:val="00E675EB"/>
    <w:rsid w:val="00E67D79"/>
    <w:rsid w:val="00E7062B"/>
    <w:rsid w:val="00E70B5E"/>
    <w:rsid w:val="00E71B80"/>
    <w:rsid w:val="00E74267"/>
    <w:rsid w:val="00E75240"/>
    <w:rsid w:val="00E75273"/>
    <w:rsid w:val="00E75FEC"/>
    <w:rsid w:val="00E76C94"/>
    <w:rsid w:val="00E76E28"/>
    <w:rsid w:val="00E80495"/>
    <w:rsid w:val="00E80CEF"/>
    <w:rsid w:val="00E80E5A"/>
    <w:rsid w:val="00E80F78"/>
    <w:rsid w:val="00E811A8"/>
    <w:rsid w:val="00E82DA6"/>
    <w:rsid w:val="00E84231"/>
    <w:rsid w:val="00E854ED"/>
    <w:rsid w:val="00E858DB"/>
    <w:rsid w:val="00E85B13"/>
    <w:rsid w:val="00E85DE0"/>
    <w:rsid w:val="00E90222"/>
    <w:rsid w:val="00E90702"/>
    <w:rsid w:val="00E91115"/>
    <w:rsid w:val="00E95BAF"/>
    <w:rsid w:val="00E960BD"/>
    <w:rsid w:val="00E96F9D"/>
    <w:rsid w:val="00E979BC"/>
    <w:rsid w:val="00EA0089"/>
    <w:rsid w:val="00EA17CF"/>
    <w:rsid w:val="00EA2B14"/>
    <w:rsid w:val="00EA2EDC"/>
    <w:rsid w:val="00EA45FE"/>
    <w:rsid w:val="00EA5887"/>
    <w:rsid w:val="00EA64D2"/>
    <w:rsid w:val="00EA6C84"/>
    <w:rsid w:val="00EB0522"/>
    <w:rsid w:val="00EB08E8"/>
    <w:rsid w:val="00EB3849"/>
    <w:rsid w:val="00EB4691"/>
    <w:rsid w:val="00EB4D7A"/>
    <w:rsid w:val="00EB5EF2"/>
    <w:rsid w:val="00EB6D86"/>
    <w:rsid w:val="00EB71D9"/>
    <w:rsid w:val="00EB7724"/>
    <w:rsid w:val="00EC0437"/>
    <w:rsid w:val="00EC0BBC"/>
    <w:rsid w:val="00EC0FB9"/>
    <w:rsid w:val="00EC3DD1"/>
    <w:rsid w:val="00EC52AF"/>
    <w:rsid w:val="00EC65A1"/>
    <w:rsid w:val="00EC7032"/>
    <w:rsid w:val="00ED0BEB"/>
    <w:rsid w:val="00ED1062"/>
    <w:rsid w:val="00ED170A"/>
    <w:rsid w:val="00ED54E1"/>
    <w:rsid w:val="00ED5941"/>
    <w:rsid w:val="00EE0049"/>
    <w:rsid w:val="00EE0916"/>
    <w:rsid w:val="00EE0EFB"/>
    <w:rsid w:val="00EE14AD"/>
    <w:rsid w:val="00EE4BD9"/>
    <w:rsid w:val="00EE64DC"/>
    <w:rsid w:val="00EE6F53"/>
    <w:rsid w:val="00EF223A"/>
    <w:rsid w:val="00EF345A"/>
    <w:rsid w:val="00EF36D8"/>
    <w:rsid w:val="00EF384D"/>
    <w:rsid w:val="00EF3A7E"/>
    <w:rsid w:val="00EF52E5"/>
    <w:rsid w:val="00EF56C1"/>
    <w:rsid w:val="00EF6510"/>
    <w:rsid w:val="00EF68FF"/>
    <w:rsid w:val="00EF7347"/>
    <w:rsid w:val="00F01280"/>
    <w:rsid w:val="00F02576"/>
    <w:rsid w:val="00F02B99"/>
    <w:rsid w:val="00F035B1"/>
    <w:rsid w:val="00F03802"/>
    <w:rsid w:val="00F0496F"/>
    <w:rsid w:val="00F0519B"/>
    <w:rsid w:val="00F07AA0"/>
    <w:rsid w:val="00F10ECB"/>
    <w:rsid w:val="00F119CF"/>
    <w:rsid w:val="00F1345C"/>
    <w:rsid w:val="00F15D45"/>
    <w:rsid w:val="00F16053"/>
    <w:rsid w:val="00F16E96"/>
    <w:rsid w:val="00F17B87"/>
    <w:rsid w:val="00F22641"/>
    <w:rsid w:val="00F24AFD"/>
    <w:rsid w:val="00F258E3"/>
    <w:rsid w:val="00F27EC6"/>
    <w:rsid w:val="00F34036"/>
    <w:rsid w:val="00F403F0"/>
    <w:rsid w:val="00F40939"/>
    <w:rsid w:val="00F40DD6"/>
    <w:rsid w:val="00F41658"/>
    <w:rsid w:val="00F417A9"/>
    <w:rsid w:val="00F41C19"/>
    <w:rsid w:val="00F41C7F"/>
    <w:rsid w:val="00F4337E"/>
    <w:rsid w:val="00F44D56"/>
    <w:rsid w:val="00F47F55"/>
    <w:rsid w:val="00F5055F"/>
    <w:rsid w:val="00F51CBB"/>
    <w:rsid w:val="00F52158"/>
    <w:rsid w:val="00F531F7"/>
    <w:rsid w:val="00F56132"/>
    <w:rsid w:val="00F56A2B"/>
    <w:rsid w:val="00F56AA5"/>
    <w:rsid w:val="00F56AE5"/>
    <w:rsid w:val="00F57B3B"/>
    <w:rsid w:val="00F66214"/>
    <w:rsid w:val="00F7135A"/>
    <w:rsid w:val="00F74A15"/>
    <w:rsid w:val="00F760C2"/>
    <w:rsid w:val="00F763D3"/>
    <w:rsid w:val="00F76A9E"/>
    <w:rsid w:val="00F76CD7"/>
    <w:rsid w:val="00F76EC1"/>
    <w:rsid w:val="00F80C00"/>
    <w:rsid w:val="00F84203"/>
    <w:rsid w:val="00F8454A"/>
    <w:rsid w:val="00F8469A"/>
    <w:rsid w:val="00F85592"/>
    <w:rsid w:val="00F857E8"/>
    <w:rsid w:val="00F85F5F"/>
    <w:rsid w:val="00F909CE"/>
    <w:rsid w:val="00F956A0"/>
    <w:rsid w:val="00F97B8F"/>
    <w:rsid w:val="00FA2BAF"/>
    <w:rsid w:val="00FA3DBC"/>
    <w:rsid w:val="00FA51A0"/>
    <w:rsid w:val="00FA5468"/>
    <w:rsid w:val="00FA5C72"/>
    <w:rsid w:val="00FA664B"/>
    <w:rsid w:val="00FA78EE"/>
    <w:rsid w:val="00FA7ABA"/>
    <w:rsid w:val="00FB0018"/>
    <w:rsid w:val="00FB0588"/>
    <w:rsid w:val="00FB1699"/>
    <w:rsid w:val="00FB16F6"/>
    <w:rsid w:val="00FB273B"/>
    <w:rsid w:val="00FB4167"/>
    <w:rsid w:val="00FB43EB"/>
    <w:rsid w:val="00FB4702"/>
    <w:rsid w:val="00FB562D"/>
    <w:rsid w:val="00FB7434"/>
    <w:rsid w:val="00FB778A"/>
    <w:rsid w:val="00FC203D"/>
    <w:rsid w:val="00FC37B3"/>
    <w:rsid w:val="00FC5EF4"/>
    <w:rsid w:val="00FD259D"/>
    <w:rsid w:val="00FD3CF5"/>
    <w:rsid w:val="00FD4B89"/>
    <w:rsid w:val="00FD7B2A"/>
    <w:rsid w:val="00FE0985"/>
    <w:rsid w:val="00FE0C20"/>
    <w:rsid w:val="00FE0D63"/>
    <w:rsid w:val="00FE0E66"/>
    <w:rsid w:val="00FE1AAD"/>
    <w:rsid w:val="00FE2C01"/>
    <w:rsid w:val="00FE333C"/>
    <w:rsid w:val="00FE3AF8"/>
    <w:rsid w:val="00FE3D40"/>
    <w:rsid w:val="00FE44C2"/>
    <w:rsid w:val="00FE61DD"/>
    <w:rsid w:val="00FF12B4"/>
    <w:rsid w:val="00FF387B"/>
    <w:rsid w:val="00FF3AE2"/>
    <w:rsid w:val="00FF3E23"/>
    <w:rsid w:val="00FF5524"/>
    <w:rsid w:val="00FF5DC0"/>
    <w:rsid w:val="00FF64A5"/>
    <w:rsid w:val="00FF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300D564B"/>
  <w15:docId w15:val="{FF1509E0-C4BD-4159-AA79-F783C4806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Times New Roman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F5421"/>
    <w:pPr>
      <w:spacing w:after="200" w:line="276" w:lineRule="auto"/>
    </w:pPr>
    <w:rPr>
      <w:rFonts w:cs="Cambria"/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BF5421"/>
    <w:pPr>
      <w:spacing w:before="480" w:after="0"/>
      <w:contextualSpacing/>
      <w:outlineLvl w:val="0"/>
    </w:pPr>
    <w:rPr>
      <w:smallCaps/>
      <w:spacing w:val="5"/>
      <w:sz w:val="36"/>
      <w:szCs w:val="36"/>
      <w:lang w:val="it-IT" w:eastAsia="it-IT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BF5421"/>
    <w:pPr>
      <w:spacing w:before="200" w:after="0" w:line="271" w:lineRule="auto"/>
      <w:outlineLvl w:val="1"/>
    </w:pPr>
    <w:rPr>
      <w:smallCaps/>
      <w:sz w:val="28"/>
      <w:szCs w:val="28"/>
      <w:lang w:val="it-IT" w:eastAsia="it-IT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BF5421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val="it-IT"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BF5421"/>
    <w:pPr>
      <w:spacing w:after="0" w:line="271" w:lineRule="auto"/>
      <w:outlineLvl w:val="3"/>
    </w:pPr>
    <w:rPr>
      <w:b/>
      <w:bCs/>
      <w:spacing w:val="5"/>
      <w:sz w:val="24"/>
      <w:szCs w:val="24"/>
      <w:lang w:val="it-IT" w:eastAsia="it-IT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BF5421"/>
    <w:pPr>
      <w:spacing w:after="0" w:line="271" w:lineRule="auto"/>
      <w:outlineLvl w:val="4"/>
    </w:pPr>
    <w:rPr>
      <w:i/>
      <w:iCs/>
      <w:sz w:val="24"/>
      <w:szCs w:val="24"/>
      <w:lang w:val="it-IT" w:eastAsia="it-IT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BF5421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val="it-IT" w:eastAsia="it-IT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BF5421"/>
    <w:pPr>
      <w:spacing w:after="0"/>
      <w:outlineLvl w:val="6"/>
    </w:pPr>
    <w:rPr>
      <w:b/>
      <w:bCs/>
      <w:i/>
      <w:iCs/>
      <w:color w:val="5A5A5A"/>
      <w:sz w:val="20"/>
      <w:szCs w:val="20"/>
      <w:lang w:val="it-IT"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BF5421"/>
    <w:pPr>
      <w:spacing w:after="0"/>
      <w:outlineLvl w:val="7"/>
    </w:pPr>
    <w:rPr>
      <w:b/>
      <w:bCs/>
      <w:color w:val="7F7F7F"/>
      <w:sz w:val="20"/>
      <w:szCs w:val="20"/>
      <w:lang w:val="it-IT" w:eastAsia="it-IT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BF5421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BF5421"/>
    <w:rPr>
      <w:smallCaps/>
      <w:spacing w:val="5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rsid w:val="00BF5421"/>
    <w:rPr>
      <w:smallCap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rsid w:val="00BF5421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BF5421"/>
    <w:rPr>
      <w:b/>
      <w:bCs/>
      <w:spacing w:val="5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rsid w:val="00BF5421"/>
    <w:rPr>
      <w:i/>
      <w:iCs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rsid w:val="00BF5421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rsid w:val="00BF5421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rsid w:val="00BF5421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rsid w:val="00BF5421"/>
    <w:rPr>
      <w:b/>
      <w:bCs/>
      <w:i/>
      <w:iCs/>
      <w:color w:val="7F7F7F"/>
      <w:sz w:val="18"/>
      <w:szCs w:val="18"/>
    </w:rPr>
  </w:style>
  <w:style w:type="paragraph" w:styleId="Indirizzodestinatario">
    <w:name w:val="envelope address"/>
    <w:basedOn w:val="Normale"/>
    <w:uiPriority w:val="99"/>
    <w:semiHidden/>
    <w:rsid w:val="008B1478"/>
    <w:pPr>
      <w:framePr w:w="7920" w:h="1980" w:hRule="exact" w:hSpace="141" w:wrap="auto" w:hAnchor="page" w:xAlign="center" w:yAlign="bottom"/>
      <w:spacing w:after="0" w:line="240" w:lineRule="auto"/>
      <w:ind w:left="2880"/>
    </w:pPr>
  </w:style>
  <w:style w:type="paragraph" w:styleId="Intestazione">
    <w:name w:val="header"/>
    <w:basedOn w:val="Normale"/>
    <w:link w:val="IntestazioneCarattere"/>
    <w:uiPriority w:val="99"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58BE"/>
  </w:style>
  <w:style w:type="paragraph" w:styleId="Pidipagina">
    <w:name w:val="footer"/>
    <w:basedOn w:val="Normale"/>
    <w:link w:val="PidipaginaCarattere"/>
    <w:uiPriority w:val="99"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58BE"/>
  </w:style>
  <w:style w:type="paragraph" w:styleId="Testofumetto">
    <w:name w:val="Balloon Text"/>
    <w:basedOn w:val="Normale"/>
    <w:link w:val="TestofumettoCarattere"/>
    <w:uiPriority w:val="99"/>
    <w:semiHidden/>
    <w:rsid w:val="001058BE"/>
    <w:pPr>
      <w:spacing w:after="0" w:line="240" w:lineRule="auto"/>
    </w:pPr>
    <w:rPr>
      <w:rFonts w:ascii="Tahoma" w:hAnsi="Tahoma" w:cs="Tahoma"/>
      <w:sz w:val="16"/>
      <w:szCs w:val="16"/>
      <w:lang w:val="it-IT"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1058BE"/>
    <w:rPr>
      <w:rFonts w:ascii="Tahoma" w:hAnsi="Tahoma" w:cs="Tahoma"/>
      <w:sz w:val="16"/>
      <w:szCs w:val="16"/>
    </w:rPr>
  </w:style>
  <w:style w:type="paragraph" w:styleId="Didascalia">
    <w:name w:val="caption"/>
    <w:basedOn w:val="Normale"/>
    <w:next w:val="Normale"/>
    <w:uiPriority w:val="99"/>
    <w:qFormat/>
    <w:rsid w:val="00BF5421"/>
    <w:rPr>
      <w:b/>
      <w:bCs/>
      <w:color w:val="365F91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99"/>
    <w:qFormat/>
    <w:rsid w:val="00BF5421"/>
    <w:pPr>
      <w:spacing w:after="300" w:line="240" w:lineRule="auto"/>
      <w:contextualSpacing/>
    </w:pPr>
    <w:rPr>
      <w:smallCaps/>
      <w:sz w:val="52"/>
      <w:szCs w:val="5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BF5421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99"/>
    <w:qFormat/>
    <w:rsid w:val="00BF5421"/>
    <w:rPr>
      <w:i/>
      <w:iCs/>
      <w:smallCaps/>
      <w:spacing w:val="10"/>
      <w:sz w:val="28"/>
      <w:szCs w:val="28"/>
      <w:lang w:val="it-IT"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BF5421"/>
    <w:rPr>
      <w:i/>
      <w:iCs/>
      <w:smallCaps/>
      <w:spacing w:val="10"/>
      <w:sz w:val="28"/>
      <w:szCs w:val="28"/>
    </w:rPr>
  </w:style>
  <w:style w:type="character" w:styleId="Enfasigrassetto">
    <w:name w:val="Strong"/>
    <w:basedOn w:val="Carpredefinitoparagrafo"/>
    <w:uiPriority w:val="99"/>
    <w:qFormat/>
    <w:rsid w:val="00BF5421"/>
    <w:rPr>
      <w:b/>
      <w:bCs/>
    </w:rPr>
  </w:style>
  <w:style w:type="character" w:styleId="Enfasicorsivo">
    <w:name w:val="Emphasis"/>
    <w:basedOn w:val="Carpredefinitoparagrafo"/>
    <w:uiPriority w:val="99"/>
    <w:qFormat/>
    <w:rsid w:val="00BF5421"/>
    <w:rPr>
      <w:b/>
      <w:bCs/>
      <w:i/>
      <w:iCs/>
      <w:spacing w:val="10"/>
    </w:rPr>
  </w:style>
  <w:style w:type="paragraph" w:styleId="Nessunaspaziatura">
    <w:name w:val="No Spacing"/>
    <w:basedOn w:val="Normale"/>
    <w:link w:val="NessunaspaziaturaCarattere"/>
    <w:uiPriority w:val="99"/>
    <w:qFormat/>
    <w:rsid w:val="00BF5421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99"/>
    <w:rsid w:val="00BF5421"/>
  </w:style>
  <w:style w:type="paragraph" w:styleId="Paragrafoelenco">
    <w:name w:val="List Paragraph"/>
    <w:aliases w:val="normal"/>
    <w:basedOn w:val="Normale"/>
    <w:link w:val="ParagrafoelencoCarattere"/>
    <w:uiPriority w:val="34"/>
    <w:qFormat/>
    <w:rsid w:val="00BF5421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99"/>
    <w:qFormat/>
    <w:rsid w:val="00BF5421"/>
    <w:rPr>
      <w:i/>
      <w:iCs/>
      <w:sz w:val="20"/>
      <w:szCs w:val="20"/>
      <w:lang w:val="it-IT" w:eastAsia="it-IT"/>
    </w:rPr>
  </w:style>
  <w:style w:type="character" w:customStyle="1" w:styleId="CitazioneCarattere">
    <w:name w:val="Citazione Carattere"/>
    <w:basedOn w:val="Carpredefinitoparagrafo"/>
    <w:link w:val="Citazione"/>
    <w:uiPriority w:val="99"/>
    <w:rsid w:val="00BF5421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99"/>
    <w:qFormat/>
    <w:rsid w:val="00BF54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it-IT"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99"/>
    <w:rsid w:val="00BF5421"/>
    <w:rPr>
      <w:i/>
      <w:iCs/>
    </w:rPr>
  </w:style>
  <w:style w:type="character" w:styleId="Enfasidelicata">
    <w:name w:val="Subtle Emphasis"/>
    <w:basedOn w:val="Carpredefinitoparagrafo"/>
    <w:uiPriority w:val="99"/>
    <w:qFormat/>
    <w:rsid w:val="00BF5421"/>
    <w:rPr>
      <w:i/>
      <w:iCs/>
    </w:rPr>
  </w:style>
  <w:style w:type="character" w:styleId="Enfasiintensa">
    <w:name w:val="Intense Emphasis"/>
    <w:basedOn w:val="Carpredefinitoparagrafo"/>
    <w:uiPriority w:val="99"/>
    <w:qFormat/>
    <w:rsid w:val="00BF5421"/>
    <w:rPr>
      <w:b/>
      <w:bCs/>
      <w:i/>
      <w:iCs/>
    </w:rPr>
  </w:style>
  <w:style w:type="character" w:styleId="Riferimentodelicato">
    <w:name w:val="Subtle Reference"/>
    <w:basedOn w:val="Carpredefinitoparagrafo"/>
    <w:uiPriority w:val="99"/>
    <w:qFormat/>
    <w:rsid w:val="00BF5421"/>
    <w:rPr>
      <w:smallCaps/>
    </w:rPr>
  </w:style>
  <w:style w:type="character" w:styleId="Riferimentointenso">
    <w:name w:val="Intense Reference"/>
    <w:basedOn w:val="Carpredefinitoparagrafo"/>
    <w:uiPriority w:val="99"/>
    <w:qFormat/>
    <w:rsid w:val="00BF5421"/>
    <w:rPr>
      <w:b/>
      <w:bCs/>
      <w:smallCaps/>
    </w:rPr>
  </w:style>
  <w:style w:type="character" w:styleId="Titolodellibro">
    <w:name w:val="Book Title"/>
    <w:basedOn w:val="Carpredefinitoparagrafo"/>
    <w:uiPriority w:val="99"/>
    <w:qFormat/>
    <w:rsid w:val="00BF5421"/>
    <w:rPr>
      <w:i/>
      <w:iCs/>
      <w:smallCaps/>
      <w:spacing w:val="5"/>
    </w:rPr>
  </w:style>
  <w:style w:type="paragraph" w:styleId="Titolosommario">
    <w:name w:val="TOC Heading"/>
    <w:basedOn w:val="Titolo1"/>
    <w:next w:val="Normale"/>
    <w:uiPriority w:val="99"/>
    <w:qFormat/>
    <w:rsid w:val="00BF5421"/>
    <w:pPr>
      <w:outlineLvl w:val="9"/>
    </w:pPr>
  </w:style>
  <w:style w:type="character" w:styleId="Collegamentoipertestuale">
    <w:name w:val="Hyperlink"/>
    <w:basedOn w:val="Carpredefinitoparagrafo"/>
    <w:uiPriority w:val="99"/>
    <w:rsid w:val="00BF5421"/>
    <w:rPr>
      <w:color w:val="0000FF"/>
      <w:u w:val="single"/>
    </w:rPr>
  </w:style>
  <w:style w:type="character" w:customStyle="1" w:styleId="CarattereCarattere1">
    <w:name w:val="Carattere Carattere1"/>
    <w:uiPriority w:val="99"/>
    <w:rsid w:val="00264A1F"/>
  </w:style>
  <w:style w:type="character" w:customStyle="1" w:styleId="CarattereCarattere">
    <w:name w:val="Carattere Carattere"/>
    <w:uiPriority w:val="99"/>
    <w:rsid w:val="00264A1F"/>
  </w:style>
  <w:style w:type="character" w:customStyle="1" w:styleId="tw4winMark">
    <w:name w:val="tw4winMark"/>
    <w:uiPriority w:val="99"/>
    <w:rsid w:val="00264A1F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hps">
    <w:name w:val="hps"/>
    <w:uiPriority w:val="99"/>
    <w:rsid w:val="00264A1F"/>
  </w:style>
  <w:style w:type="character" w:customStyle="1" w:styleId="hpsatn">
    <w:name w:val="hps atn"/>
    <w:uiPriority w:val="99"/>
    <w:rsid w:val="00264A1F"/>
  </w:style>
  <w:style w:type="character" w:customStyle="1" w:styleId="hpsalt-edited">
    <w:name w:val="hps alt-edited"/>
    <w:uiPriority w:val="99"/>
    <w:rsid w:val="00264A1F"/>
  </w:style>
  <w:style w:type="character" w:customStyle="1" w:styleId="atn">
    <w:name w:val="atn"/>
    <w:uiPriority w:val="99"/>
    <w:rsid w:val="00264A1F"/>
  </w:style>
  <w:style w:type="character" w:customStyle="1" w:styleId="alt-edited">
    <w:name w:val="alt-edited"/>
    <w:uiPriority w:val="99"/>
    <w:rsid w:val="00264A1F"/>
  </w:style>
  <w:style w:type="character" w:customStyle="1" w:styleId="shorttext">
    <w:name w:val="short_text"/>
    <w:uiPriority w:val="99"/>
    <w:rsid w:val="00264A1F"/>
  </w:style>
  <w:style w:type="character" w:customStyle="1" w:styleId="tw4winError">
    <w:name w:val="tw4winError"/>
    <w:uiPriority w:val="99"/>
    <w:rsid w:val="00264A1F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uiPriority w:val="99"/>
    <w:rsid w:val="00264A1F"/>
    <w:rPr>
      <w:color w:val="0000FF"/>
    </w:rPr>
  </w:style>
  <w:style w:type="character" w:customStyle="1" w:styleId="tw4winPopup">
    <w:name w:val="tw4winPopup"/>
    <w:uiPriority w:val="99"/>
    <w:rsid w:val="00264A1F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uiPriority w:val="99"/>
    <w:rsid w:val="00264A1F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uiPriority w:val="99"/>
    <w:rsid w:val="00264A1F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uiPriority w:val="99"/>
    <w:rsid w:val="00264A1F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uiPriority w:val="99"/>
    <w:rsid w:val="00264A1F"/>
    <w:rPr>
      <w:rFonts w:ascii="Courier New" w:hAnsi="Courier New" w:cs="Courier New"/>
      <w:noProof/>
      <w:color w:val="800000"/>
    </w:rPr>
  </w:style>
  <w:style w:type="paragraph" w:styleId="NormaleWeb">
    <w:name w:val="Normal (Web)"/>
    <w:basedOn w:val="Normale"/>
    <w:uiPriority w:val="99"/>
    <w:rsid w:val="00B90CB5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Testocommento">
    <w:name w:val="annotation text"/>
    <w:basedOn w:val="Normale"/>
    <w:link w:val="TestocommentoCarattere"/>
    <w:uiPriority w:val="99"/>
    <w:semiHidden/>
    <w:rsid w:val="00C95972"/>
    <w:pPr>
      <w:spacing w:after="0"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95972"/>
    <w:rPr>
      <w:rFonts w:ascii="Times New Roman" w:hAnsi="Times New Roman" w:cs="Times New Roman"/>
      <w:lang w:val="en-US" w:eastAsia="en-US"/>
    </w:rPr>
  </w:style>
  <w:style w:type="paragraph" w:customStyle="1" w:styleId="Body1">
    <w:name w:val="Body 1"/>
    <w:uiPriority w:val="99"/>
    <w:rsid w:val="00C95972"/>
    <w:rPr>
      <w:rFonts w:ascii="Helvetica" w:hAnsi="Helvetica" w:cs="Helvetica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95972"/>
  </w:style>
  <w:style w:type="character" w:styleId="Collegamentovisitato">
    <w:name w:val="FollowedHyperlink"/>
    <w:basedOn w:val="Carpredefinitoparagrafo"/>
    <w:uiPriority w:val="99"/>
    <w:semiHidden/>
    <w:rsid w:val="005626A8"/>
    <w:rPr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EA4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EA45FE"/>
    <w:rPr>
      <w:rFonts w:ascii="Courier New" w:hAnsi="Courier New" w:cs="Courier New"/>
    </w:rPr>
  </w:style>
  <w:style w:type="paragraph" w:customStyle="1" w:styleId="Body">
    <w:name w:val="Body"/>
    <w:uiPriority w:val="99"/>
    <w:rsid w:val="00A03BCD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cs="Cambria"/>
      <w:color w:val="000000"/>
      <w:sz w:val="24"/>
      <w:szCs w:val="24"/>
      <w:u w:color="000000"/>
      <w:lang w:val="en-GB" w:eastAsia="en-GB"/>
    </w:rPr>
  </w:style>
  <w:style w:type="character" w:styleId="CitazioneHTML">
    <w:name w:val="HTML Cite"/>
    <w:basedOn w:val="Carpredefinitoparagrafo"/>
    <w:uiPriority w:val="99"/>
    <w:semiHidden/>
    <w:rsid w:val="007665B3"/>
    <w:rPr>
      <w:color w:val="006621"/>
    </w:rPr>
  </w:style>
  <w:style w:type="table" w:styleId="Grigliatabella">
    <w:name w:val="Table Grid"/>
    <w:basedOn w:val="Tabellanormale"/>
    <w:uiPriority w:val="99"/>
    <w:rsid w:val="00F24AFD"/>
    <w:rPr>
      <w:rFonts w:cs="Cambria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imandocommento">
    <w:name w:val="annotation reference"/>
    <w:basedOn w:val="Carpredefinitoparagrafo"/>
    <w:uiPriority w:val="99"/>
    <w:semiHidden/>
    <w:rsid w:val="00F24AFD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F24AFD"/>
    <w:rPr>
      <w:b/>
      <w:bCs/>
      <w:lang w:val="en-GB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24AFD"/>
    <w:rPr>
      <w:rFonts w:ascii="Times New Roman" w:hAnsi="Times New Roman" w:cs="Times New Roman"/>
      <w:b/>
      <w:bCs/>
      <w:lang w:val="en-GB" w:eastAsia="en-US"/>
    </w:rPr>
  </w:style>
  <w:style w:type="paragraph" w:customStyle="1" w:styleId="BasicParagraph">
    <w:name w:val="[Basic Paragraph]"/>
    <w:basedOn w:val="Normale"/>
    <w:uiPriority w:val="99"/>
    <w:rsid w:val="00F24AFD"/>
    <w:pPr>
      <w:widowControl w:val="0"/>
      <w:autoSpaceDE w:val="0"/>
      <w:autoSpaceDN w:val="0"/>
      <w:adjustRightInd w:val="0"/>
      <w:spacing w:after="0" w:line="288" w:lineRule="auto"/>
    </w:pPr>
    <w:rPr>
      <w:rFonts w:ascii="MinionPro-Regular" w:eastAsia="MS Mincho" w:hAnsi="MinionPro-Regular" w:cs="MinionPro-Regular"/>
      <w:color w:val="000000"/>
      <w:sz w:val="24"/>
      <w:szCs w:val="24"/>
      <w:lang w:val="en-GB"/>
    </w:rPr>
  </w:style>
  <w:style w:type="paragraph" w:customStyle="1" w:styleId="Default">
    <w:name w:val="Default"/>
    <w:uiPriority w:val="99"/>
    <w:rsid w:val="00F24A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oParagraphStyle">
    <w:name w:val="[No Paragraph Style]"/>
    <w:uiPriority w:val="99"/>
    <w:rsid w:val="00F24AF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 w:eastAsia="en-US"/>
    </w:rPr>
  </w:style>
  <w:style w:type="table" w:customStyle="1" w:styleId="Grigliatabella1">
    <w:name w:val="Griglia tabella1"/>
    <w:uiPriority w:val="99"/>
    <w:rsid w:val="00F56AA5"/>
    <w:rPr>
      <w:rFonts w:cs="Cambria"/>
      <w:sz w:val="20"/>
      <w:szCs w:val="20"/>
      <w:lang w:val="en-GB"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A">
    <w:name w:val="Body A"/>
    <w:uiPriority w:val="99"/>
    <w:rsid w:val="00F16E96"/>
    <w:rPr>
      <w:rFonts w:cs="Cambria"/>
      <w:color w:val="000000"/>
      <w:sz w:val="24"/>
      <w:szCs w:val="24"/>
      <w:u w:color="000000"/>
      <w:lang w:val="en-GB" w:eastAsia="en-GB"/>
    </w:rPr>
  </w:style>
  <w:style w:type="paragraph" w:customStyle="1" w:styleId="Normal1">
    <w:name w:val="Normal1"/>
    <w:uiPriority w:val="99"/>
    <w:rsid w:val="00A3411A"/>
    <w:rPr>
      <w:rFonts w:ascii="Arial" w:hAnsi="Arial" w:cs="Arial"/>
      <w:color w:val="000000"/>
      <w:sz w:val="28"/>
      <w:szCs w:val="28"/>
      <w:lang w:val="en-GB" w:eastAsia="en-US"/>
    </w:rPr>
  </w:style>
  <w:style w:type="table" w:customStyle="1" w:styleId="Grigliatabella2">
    <w:name w:val="Griglia tabella2"/>
    <w:uiPriority w:val="99"/>
    <w:rsid w:val="000E5685"/>
    <w:rPr>
      <w:rFonts w:cs="Cambria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ragrafoelencoCarattere">
    <w:name w:val="Paragrafo elenco Carattere"/>
    <w:aliases w:val="normal Carattere"/>
    <w:link w:val="Paragrafoelenco"/>
    <w:uiPriority w:val="99"/>
    <w:rsid w:val="008314A4"/>
    <w:rPr>
      <w:sz w:val="22"/>
      <w:szCs w:val="22"/>
      <w:lang w:val="en-US" w:eastAsia="en-US"/>
    </w:rPr>
  </w:style>
  <w:style w:type="character" w:customStyle="1" w:styleId="Menzionenonrisolta1">
    <w:name w:val="Menzione non risolta1"/>
    <w:basedOn w:val="Carpredefinitoparagrafo"/>
    <w:uiPriority w:val="99"/>
    <w:semiHidden/>
    <w:rsid w:val="009C7A04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rsid w:val="00D124BE"/>
    <w:rPr>
      <w:color w:val="605E5C"/>
      <w:shd w:val="clear" w:color="auto" w:fill="E1DFDD"/>
    </w:rPr>
  </w:style>
  <w:style w:type="paragraph" w:styleId="Testonormale">
    <w:name w:val="Plain Text"/>
    <w:basedOn w:val="Normale"/>
    <w:link w:val="TestonormaleCarattere"/>
    <w:uiPriority w:val="99"/>
    <w:unhideWhenUsed/>
    <w:rsid w:val="00E64D4E"/>
    <w:pPr>
      <w:spacing w:after="0" w:line="240" w:lineRule="auto"/>
    </w:pPr>
    <w:rPr>
      <w:rFonts w:ascii="Calibri" w:eastAsia="Calibri" w:hAnsi="Calibri" w:cs="Consolas"/>
      <w:szCs w:val="21"/>
      <w:lang w:val="en-GB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E64D4E"/>
    <w:rPr>
      <w:rFonts w:ascii="Calibri" w:eastAsia="Calibri" w:hAnsi="Calibri" w:cs="Consolas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54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4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54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4817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54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54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54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4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54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54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54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4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54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54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481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54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54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54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4813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54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54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54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481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5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54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54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4814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5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54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54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54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4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8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edia.jaguar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incipale\Desktop\PROVE%2520CARTA\BOZZE%2520ALE\JAG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JAG2</Template>
  <TotalTime>3</TotalTime>
  <Pages>2</Pages>
  <Words>459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JAGUAR ITALIA Spa - Viale Alessandro Marchetti, 105 – 00148 Roma</vt:lpstr>
      <vt:lpstr>JAGUAR ITALIA Spa - Viale Alessandro Marchetti, 105 – 00148 Roma</vt:lpstr>
    </vt:vector>
  </TitlesOfParts>
  <Company>Toshiba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JAGUAR ITALIA Spa - Viale Alessandro Marchetti, 105 – 00148 Roma</dc:title>
  <dc:subject/>
  <dc:creator>Principale;Paolo Nerico</dc:creator>
  <cp:keywords/>
  <dc:description/>
  <cp:lastModifiedBy>Bianca Geddes</cp:lastModifiedBy>
  <cp:revision>3</cp:revision>
  <cp:lastPrinted>2019-04-10T10:34:00Z</cp:lastPrinted>
  <dcterms:created xsi:type="dcterms:W3CDTF">2019-04-10T10:51:00Z</dcterms:created>
  <dcterms:modified xsi:type="dcterms:W3CDTF">2019-04-12T12:48:00Z</dcterms:modified>
</cp:coreProperties>
</file>